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CD765B" w14:paraId="152A4A64" w14:textId="77777777">
        <w:trPr>
          <w:cantSplit/>
          <w:tblHeader/>
        </w:trPr>
        <w:tc>
          <w:tcPr>
            <w:tcW w:w="1440" w:type="dxa"/>
          </w:tcPr>
          <w:p w14:paraId="58B4A723" w14:textId="77777777" w:rsidR="00CD765B" w:rsidRDefault="00CD765B" w:rsidP="00CD765B">
            <w:pPr>
              <w:rPr>
                <w:sz w:val="20"/>
              </w:rPr>
            </w:pPr>
            <w:r>
              <w:rPr>
                <w:sz w:val="20"/>
              </w:rPr>
              <w:t>Celex:</w:t>
            </w:r>
          </w:p>
        </w:tc>
        <w:tc>
          <w:tcPr>
            <w:tcW w:w="1440" w:type="dxa"/>
            <w:tcBorders>
              <w:top w:val="single" w:sz="4" w:space="0" w:color="auto"/>
            </w:tcBorders>
          </w:tcPr>
          <w:p w14:paraId="257CD1A4" w14:textId="77777777" w:rsidR="00CD765B" w:rsidRDefault="00CD765B" w:rsidP="00CD765B">
            <w:pPr>
              <w:rPr>
                <w:b/>
                <w:sz w:val="18"/>
              </w:rPr>
            </w:pPr>
            <w:r>
              <w:rPr>
                <w:b/>
                <w:sz w:val="18"/>
              </w:rPr>
              <w:t>32009L0132</w:t>
            </w:r>
          </w:p>
        </w:tc>
        <w:tc>
          <w:tcPr>
            <w:tcW w:w="2160" w:type="dxa"/>
            <w:tcBorders>
              <w:top w:val="single" w:sz="4" w:space="0" w:color="auto"/>
            </w:tcBorders>
          </w:tcPr>
          <w:p w14:paraId="408357F2" w14:textId="77777777" w:rsidR="00CD765B" w:rsidRDefault="00CD765B" w:rsidP="00CD765B">
            <w:pPr>
              <w:rPr>
                <w:bCs/>
                <w:sz w:val="20"/>
              </w:rPr>
            </w:pPr>
            <w:r>
              <w:rPr>
                <w:sz w:val="20"/>
              </w:rPr>
              <w:t>Lhůta pro implementaci</w:t>
            </w:r>
          </w:p>
        </w:tc>
        <w:tc>
          <w:tcPr>
            <w:tcW w:w="1260" w:type="dxa"/>
            <w:tcBorders>
              <w:top w:val="single" w:sz="4" w:space="0" w:color="auto"/>
            </w:tcBorders>
          </w:tcPr>
          <w:p w14:paraId="09D1B0D0" w14:textId="3EF6A64D" w:rsidR="00CD765B" w:rsidRDefault="00CD765B" w:rsidP="00295EA3">
            <w:pPr>
              <w:pStyle w:val="Nadpis1"/>
            </w:pPr>
            <w:r>
              <w:t>30.</w:t>
            </w:r>
            <w:r w:rsidR="00295EA3">
              <w:t xml:space="preserve"> </w:t>
            </w:r>
            <w:r>
              <w:t>11.</w:t>
            </w:r>
            <w:r w:rsidR="00295EA3">
              <w:t xml:space="preserve"> </w:t>
            </w:r>
            <w:r>
              <w:t>2009</w:t>
            </w:r>
          </w:p>
        </w:tc>
        <w:tc>
          <w:tcPr>
            <w:tcW w:w="1440" w:type="dxa"/>
            <w:gridSpan w:val="2"/>
            <w:tcBorders>
              <w:top w:val="single" w:sz="4" w:space="0" w:color="auto"/>
            </w:tcBorders>
          </w:tcPr>
          <w:p w14:paraId="4C78E37E" w14:textId="77777777" w:rsidR="00CD765B" w:rsidRDefault="00CD765B" w:rsidP="00CD765B">
            <w:pPr>
              <w:rPr>
                <w:sz w:val="20"/>
              </w:rPr>
            </w:pPr>
            <w:r>
              <w:rPr>
                <w:sz w:val="20"/>
              </w:rPr>
              <w:t xml:space="preserve">Úřední věstník                    </w:t>
            </w:r>
          </w:p>
        </w:tc>
        <w:tc>
          <w:tcPr>
            <w:tcW w:w="1080" w:type="dxa"/>
          </w:tcPr>
          <w:p w14:paraId="54BC40FF" w14:textId="77777777" w:rsidR="00CD765B" w:rsidRDefault="00CD765B" w:rsidP="00CD765B">
            <w:pPr>
              <w:rPr>
                <w:sz w:val="20"/>
              </w:rPr>
            </w:pPr>
            <w:r>
              <w:rPr>
                <w:sz w:val="20"/>
              </w:rPr>
              <w:t>L 292</w:t>
            </w:r>
          </w:p>
        </w:tc>
        <w:tc>
          <w:tcPr>
            <w:tcW w:w="900" w:type="dxa"/>
          </w:tcPr>
          <w:p w14:paraId="551669E0" w14:textId="77777777" w:rsidR="00CD765B" w:rsidRDefault="00CD765B" w:rsidP="00CD765B">
            <w:pPr>
              <w:rPr>
                <w:sz w:val="20"/>
              </w:rPr>
            </w:pPr>
            <w:r>
              <w:rPr>
                <w:sz w:val="20"/>
              </w:rPr>
              <w:t>Gestor</w:t>
            </w:r>
          </w:p>
        </w:tc>
        <w:tc>
          <w:tcPr>
            <w:tcW w:w="720" w:type="dxa"/>
          </w:tcPr>
          <w:p w14:paraId="57E89E26" w14:textId="77777777" w:rsidR="00CD765B" w:rsidRDefault="00CD765B" w:rsidP="00CD765B">
            <w:pPr>
              <w:rPr>
                <w:sz w:val="20"/>
              </w:rPr>
            </w:pPr>
            <w:r>
              <w:rPr>
                <w:sz w:val="20"/>
              </w:rPr>
              <w:t>MF</w:t>
            </w:r>
          </w:p>
        </w:tc>
        <w:tc>
          <w:tcPr>
            <w:tcW w:w="2340" w:type="dxa"/>
          </w:tcPr>
          <w:p w14:paraId="1208079A" w14:textId="77777777" w:rsidR="00CD765B" w:rsidRDefault="00CD765B" w:rsidP="00CD765B">
            <w:pPr>
              <w:jc w:val="right"/>
              <w:rPr>
                <w:sz w:val="20"/>
              </w:rPr>
            </w:pPr>
            <w:r>
              <w:rPr>
                <w:sz w:val="20"/>
              </w:rPr>
              <w:t>Zpracoval (jméno+datum):</w:t>
            </w:r>
          </w:p>
        </w:tc>
        <w:tc>
          <w:tcPr>
            <w:tcW w:w="3060" w:type="dxa"/>
            <w:gridSpan w:val="3"/>
          </w:tcPr>
          <w:p w14:paraId="591852B8" w14:textId="2656E54C" w:rsidR="00CD765B" w:rsidRDefault="00CD765B" w:rsidP="00D95799">
            <w:pPr>
              <w:rPr>
                <w:sz w:val="20"/>
              </w:rPr>
            </w:pPr>
            <w:r>
              <w:rPr>
                <w:sz w:val="18"/>
                <w:szCs w:val="18"/>
              </w:rPr>
              <w:t>Veronika Binarová, 1.</w:t>
            </w:r>
            <w:r w:rsidR="00D95799">
              <w:rPr>
                <w:sz w:val="18"/>
                <w:szCs w:val="18"/>
              </w:rPr>
              <w:t xml:space="preserve"> 2. </w:t>
            </w:r>
            <w:r>
              <w:rPr>
                <w:sz w:val="18"/>
                <w:szCs w:val="18"/>
              </w:rPr>
              <w:t>202</w:t>
            </w:r>
            <w:r w:rsidR="00566D7D">
              <w:rPr>
                <w:sz w:val="18"/>
                <w:szCs w:val="18"/>
              </w:rPr>
              <w:t>4</w:t>
            </w:r>
          </w:p>
        </w:tc>
      </w:tr>
      <w:tr w:rsidR="00CD765B" w14:paraId="7099D568" w14:textId="77777777">
        <w:trPr>
          <w:tblHeader/>
        </w:trPr>
        <w:tc>
          <w:tcPr>
            <w:tcW w:w="1440" w:type="dxa"/>
          </w:tcPr>
          <w:p w14:paraId="1274A73D" w14:textId="77777777" w:rsidR="00CD765B" w:rsidRDefault="00CD765B" w:rsidP="00CD765B">
            <w:pPr>
              <w:rPr>
                <w:sz w:val="20"/>
              </w:rPr>
            </w:pPr>
            <w:r>
              <w:rPr>
                <w:sz w:val="20"/>
              </w:rPr>
              <w:t>Název:</w:t>
            </w:r>
          </w:p>
        </w:tc>
        <w:tc>
          <w:tcPr>
            <w:tcW w:w="9000" w:type="dxa"/>
            <w:gridSpan w:val="8"/>
          </w:tcPr>
          <w:p w14:paraId="20407886" w14:textId="77777777" w:rsidR="00CD765B" w:rsidRPr="000007AC" w:rsidRDefault="00CD765B" w:rsidP="00CD765B">
            <w:pPr>
              <w:jc w:val="both"/>
              <w:rPr>
                <w:sz w:val="20"/>
              </w:rPr>
            </w:pPr>
            <w:r w:rsidRPr="000007AC">
              <w:rPr>
                <w:sz w:val="20"/>
              </w:rPr>
              <w:t>Směrnice Rady 2009/132/ES ze dne 19. října 2009, kterou se vymezuje oblast působnosti čl. 143 písm. b) a c) směrnice 2006/112/ES, pokud se jedná o osvobození některých druhů zboží od daně z přidané hodnoty při konečném dovozu</w:t>
            </w:r>
          </w:p>
        </w:tc>
        <w:tc>
          <w:tcPr>
            <w:tcW w:w="2340" w:type="dxa"/>
          </w:tcPr>
          <w:p w14:paraId="645C6A58" w14:textId="77777777" w:rsidR="00CD765B" w:rsidRDefault="00CD765B" w:rsidP="00CD765B">
            <w:pPr>
              <w:jc w:val="right"/>
              <w:rPr>
                <w:sz w:val="20"/>
              </w:rPr>
            </w:pPr>
            <w:r>
              <w:rPr>
                <w:sz w:val="20"/>
              </w:rPr>
              <w:t>Schválil    (jméno+datum):</w:t>
            </w:r>
          </w:p>
        </w:tc>
        <w:tc>
          <w:tcPr>
            <w:tcW w:w="3060" w:type="dxa"/>
            <w:gridSpan w:val="3"/>
          </w:tcPr>
          <w:p w14:paraId="48689E9D" w14:textId="0D716F88" w:rsidR="00CD765B" w:rsidRDefault="00CD765B" w:rsidP="00D95799">
            <w:pPr>
              <w:rPr>
                <w:sz w:val="20"/>
              </w:rPr>
            </w:pPr>
            <w:r w:rsidRPr="00E03B45">
              <w:rPr>
                <w:rStyle w:val="jmeno4"/>
                <w:b w:val="0"/>
                <w:sz w:val="18"/>
                <w:szCs w:val="18"/>
                <w:specVanish w:val="0"/>
              </w:rPr>
              <w:t>Ondřej Fasora,</w:t>
            </w:r>
            <w:r>
              <w:rPr>
                <w:rStyle w:val="jmeno4"/>
                <w:b w:val="0"/>
                <w:sz w:val="18"/>
                <w:szCs w:val="18"/>
                <w:specVanish w:val="0"/>
              </w:rPr>
              <w:t xml:space="preserve"> </w:t>
            </w:r>
            <w:r w:rsidR="00D95799">
              <w:rPr>
                <w:rStyle w:val="jmeno4"/>
                <w:b w:val="0"/>
                <w:sz w:val="18"/>
                <w:szCs w:val="18"/>
                <w:specVanish w:val="0"/>
              </w:rPr>
              <w:t xml:space="preserve">1. </w:t>
            </w:r>
            <w:r>
              <w:rPr>
                <w:rStyle w:val="jmeno4"/>
                <w:b w:val="0"/>
                <w:sz w:val="18"/>
                <w:szCs w:val="18"/>
                <w:specVanish w:val="0"/>
              </w:rPr>
              <w:t>2. 202</w:t>
            </w:r>
            <w:r w:rsidR="00566D7D">
              <w:rPr>
                <w:rStyle w:val="jmeno4"/>
                <w:b w:val="0"/>
                <w:sz w:val="18"/>
                <w:szCs w:val="18"/>
                <w:specVanish w:val="0"/>
              </w:rPr>
              <w:t>4</w:t>
            </w:r>
          </w:p>
        </w:tc>
      </w:tr>
      <w:tr w:rsidR="00E24434" w14:paraId="1701E551" w14:textId="77777777">
        <w:trPr>
          <w:tblHeader/>
        </w:trPr>
        <w:tc>
          <w:tcPr>
            <w:tcW w:w="6840" w:type="dxa"/>
            <w:gridSpan w:val="5"/>
            <w:tcBorders>
              <w:bottom w:val="single" w:sz="6" w:space="0" w:color="auto"/>
              <w:right w:val="single" w:sz="18" w:space="0" w:color="auto"/>
            </w:tcBorders>
            <w:shd w:val="clear" w:color="auto" w:fill="00FFFF"/>
          </w:tcPr>
          <w:p w14:paraId="589CF7F5" w14:textId="77777777" w:rsidR="00E24434" w:rsidRDefault="00E24434">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18E1518A" w14:textId="77777777" w:rsidR="00E24434" w:rsidRDefault="00E24434">
            <w:pPr>
              <w:jc w:val="center"/>
              <w:rPr>
                <w:sz w:val="16"/>
              </w:rPr>
            </w:pPr>
            <w:r>
              <w:rPr>
                <w:sz w:val="16"/>
              </w:rPr>
              <w:t>Implementační předpisy ČR</w:t>
            </w:r>
          </w:p>
        </w:tc>
      </w:tr>
      <w:tr w:rsidR="00E24434" w14:paraId="14FD15B6" w14:textId="77777777" w:rsidTr="00B41839">
        <w:trPr>
          <w:tblHeader/>
        </w:trPr>
        <w:tc>
          <w:tcPr>
            <w:tcW w:w="1440" w:type="dxa"/>
            <w:tcBorders>
              <w:top w:val="single" w:sz="6" w:space="0" w:color="auto"/>
              <w:bottom w:val="single" w:sz="6" w:space="0" w:color="auto"/>
            </w:tcBorders>
          </w:tcPr>
          <w:p w14:paraId="3EC70129" w14:textId="77777777" w:rsidR="00E24434" w:rsidRDefault="00E24434">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7384463A" w14:textId="77777777" w:rsidR="00E24434" w:rsidRDefault="00E24434">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34871216" w14:textId="77777777" w:rsidR="00E24434" w:rsidRDefault="00E24434">
            <w:pPr>
              <w:rPr>
                <w:sz w:val="12"/>
              </w:rPr>
            </w:pPr>
            <w:r>
              <w:rPr>
                <w:sz w:val="12"/>
              </w:rPr>
              <w:t>Číslo Sb. / ID</w:t>
            </w:r>
          </w:p>
        </w:tc>
        <w:tc>
          <w:tcPr>
            <w:tcW w:w="1080" w:type="dxa"/>
            <w:tcBorders>
              <w:top w:val="single" w:sz="6" w:space="0" w:color="auto"/>
              <w:bottom w:val="single" w:sz="6" w:space="0" w:color="auto"/>
            </w:tcBorders>
          </w:tcPr>
          <w:p w14:paraId="3CCDA8F0" w14:textId="77777777" w:rsidR="00E24434" w:rsidRDefault="00E24434">
            <w:pPr>
              <w:rPr>
                <w:sz w:val="12"/>
              </w:rPr>
            </w:pPr>
            <w:r>
              <w:rPr>
                <w:sz w:val="12"/>
              </w:rPr>
              <w:t>Ustanovení (§, odst., písm., atd.)</w:t>
            </w:r>
          </w:p>
        </w:tc>
        <w:tc>
          <w:tcPr>
            <w:tcW w:w="5400" w:type="dxa"/>
            <w:gridSpan w:val="4"/>
            <w:tcBorders>
              <w:top w:val="single" w:sz="6" w:space="0" w:color="auto"/>
              <w:bottom w:val="single" w:sz="6" w:space="0" w:color="auto"/>
            </w:tcBorders>
          </w:tcPr>
          <w:p w14:paraId="38D6DBF3" w14:textId="77777777" w:rsidR="00E24434" w:rsidRDefault="00E24434">
            <w:pPr>
              <w:jc w:val="center"/>
              <w:rPr>
                <w:sz w:val="12"/>
              </w:rPr>
            </w:pPr>
            <w:r>
              <w:rPr>
                <w:sz w:val="12"/>
              </w:rPr>
              <w:t>Citace ustanovení</w:t>
            </w:r>
          </w:p>
        </w:tc>
        <w:tc>
          <w:tcPr>
            <w:tcW w:w="900" w:type="dxa"/>
            <w:tcBorders>
              <w:top w:val="single" w:sz="6" w:space="0" w:color="auto"/>
              <w:bottom w:val="single" w:sz="6" w:space="0" w:color="auto"/>
            </w:tcBorders>
          </w:tcPr>
          <w:p w14:paraId="25C0CE2C" w14:textId="77777777" w:rsidR="00E24434" w:rsidRDefault="00E24434">
            <w:pPr>
              <w:rPr>
                <w:sz w:val="12"/>
              </w:rPr>
            </w:pPr>
            <w:r>
              <w:rPr>
                <w:sz w:val="12"/>
              </w:rPr>
              <w:t>Vyhodnocení *</w:t>
            </w:r>
          </w:p>
          <w:p w14:paraId="70B2401A" w14:textId="77777777" w:rsidR="00E24434" w:rsidRDefault="00E24434">
            <w:pPr>
              <w:rPr>
                <w:sz w:val="12"/>
              </w:rPr>
            </w:pPr>
          </w:p>
        </w:tc>
        <w:tc>
          <w:tcPr>
            <w:tcW w:w="720" w:type="dxa"/>
            <w:tcBorders>
              <w:top w:val="single" w:sz="6" w:space="0" w:color="auto"/>
              <w:bottom w:val="single" w:sz="6" w:space="0" w:color="auto"/>
            </w:tcBorders>
          </w:tcPr>
          <w:p w14:paraId="015228A6" w14:textId="77777777" w:rsidR="00E24434" w:rsidRDefault="00E24434">
            <w:pPr>
              <w:rPr>
                <w:sz w:val="12"/>
              </w:rPr>
            </w:pPr>
            <w:r>
              <w:rPr>
                <w:sz w:val="12"/>
              </w:rPr>
              <w:t>Poznámka</w:t>
            </w:r>
          </w:p>
          <w:p w14:paraId="47EE1DE1" w14:textId="77777777" w:rsidR="00E24434" w:rsidRDefault="00E24434">
            <w:pPr>
              <w:jc w:val="center"/>
              <w:rPr>
                <w:sz w:val="12"/>
              </w:rPr>
            </w:pPr>
          </w:p>
        </w:tc>
      </w:tr>
      <w:tr w:rsidR="000E4BA4" w14:paraId="353EA14F" w14:textId="77777777" w:rsidTr="00895518">
        <w:tc>
          <w:tcPr>
            <w:tcW w:w="1440" w:type="dxa"/>
            <w:tcBorders>
              <w:top w:val="single" w:sz="6" w:space="0" w:color="auto"/>
              <w:left w:val="single" w:sz="4" w:space="0" w:color="auto"/>
              <w:bottom w:val="single" w:sz="4" w:space="0" w:color="auto"/>
              <w:right w:val="single" w:sz="4" w:space="0" w:color="auto"/>
            </w:tcBorders>
            <w:shd w:val="clear" w:color="auto" w:fill="auto"/>
          </w:tcPr>
          <w:p w14:paraId="4C36A54F" w14:textId="77777777" w:rsidR="000E4BA4" w:rsidRPr="000007AC" w:rsidRDefault="000E4BA4">
            <w:pPr>
              <w:rPr>
                <w:sz w:val="18"/>
              </w:rPr>
            </w:pPr>
            <w:r w:rsidRPr="000007AC">
              <w:rPr>
                <w:sz w:val="18"/>
              </w:rPr>
              <w:t>Článek 1</w:t>
            </w:r>
          </w:p>
        </w:tc>
        <w:tc>
          <w:tcPr>
            <w:tcW w:w="5400" w:type="dxa"/>
            <w:gridSpan w:val="4"/>
            <w:tcBorders>
              <w:top w:val="single" w:sz="6" w:space="0" w:color="auto"/>
              <w:left w:val="single" w:sz="4" w:space="0" w:color="auto"/>
              <w:bottom w:val="single" w:sz="4" w:space="0" w:color="auto"/>
              <w:right w:val="single" w:sz="18" w:space="0" w:color="auto"/>
            </w:tcBorders>
            <w:shd w:val="clear" w:color="auto" w:fill="auto"/>
          </w:tcPr>
          <w:p w14:paraId="67709865" w14:textId="77777777" w:rsidR="000E4BA4" w:rsidRPr="000007AC" w:rsidRDefault="000E4BA4" w:rsidP="00895518">
            <w:pPr>
              <w:pStyle w:val="Zpat"/>
              <w:jc w:val="both"/>
              <w:rPr>
                <w:sz w:val="18"/>
              </w:rPr>
            </w:pPr>
            <w:r w:rsidRPr="000007AC">
              <w:rPr>
                <w:sz w:val="18"/>
              </w:rPr>
              <w:t>Tato směrnice vymezuje oblast působnosti osvobození od daně z přidané hodnoty (dále jen "DPH") uvedených v čl. 143 písm. b) a c) směrnice 2006/112/ES a stanoví prováděcí pravidla podle článku 145 uvedené směrnice.</w:t>
            </w:r>
          </w:p>
          <w:p w14:paraId="65934C95" w14:textId="77777777" w:rsidR="000E4BA4" w:rsidRDefault="000E4BA4" w:rsidP="00895518">
            <w:pPr>
              <w:pStyle w:val="Zpat"/>
              <w:tabs>
                <w:tab w:val="clear" w:pos="4536"/>
                <w:tab w:val="clear" w:pos="9072"/>
              </w:tabs>
              <w:jc w:val="both"/>
              <w:rPr>
                <w:sz w:val="18"/>
              </w:rPr>
            </w:pPr>
            <w:r w:rsidRPr="000007AC">
              <w:rPr>
                <w:sz w:val="18"/>
              </w:rPr>
              <w:t xml:space="preserve">V souladu s článkem </w:t>
            </w:r>
            <w:smartTag w:uri="urn:schemas-microsoft-com:office:smarttags" w:element="metricconverter">
              <w:smartTagPr>
                <w:attr w:name="ProductID" w:val="131 a"/>
              </w:smartTagPr>
              <w:r w:rsidRPr="000007AC">
                <w:rPr>
                  <w:sz w:val="18"/>
                </w:rPr>
                <w:t>131 a</w:t>
              </w:r>
            </w:smartTag>
            <w:r w:rsidRPr="000007AC">
              <w:rPr>
                <w:sz w:val="18"/>
              </w:rPr>
              <w:t xml:space="preserve"> čl. 143 písm. b) a c) směrnice 2006/112/ES uplatňují členské státy osvobození od daně stanovená v této směrnici za podmínek, které samy stanoví k zajištění správného a jednoduchého uplatňování těchto osvobození a k zamezení veškerých daňových úniků, vyhýbání se daňovým povinnostem či zneužití daňového režimu.</w:t>
            </w:r>
          </w:p>
        </w:tc>
        <w:tc>
          <w:tcPr>
            <w:tcW w:w="900" w:type="dxa"/>
            <w:tcBorders>
              <w:top w:val="single" w:sz="6" w:space="0" w:color="auto"/>
              <w:left w:val="single" w:sz="18" w:space="0" w:color="auto"/>
              <w:bottom w:val="single" w:sz="4" w:space="0" w:color="auto"/>
              <w:right w:val="single" w:sz="4" w:space="0" w:color="auto"/>
            </w:tcBorders>
            <w:shd w:val="clear" w:color="auto" w:fill="auto"/>
          </w:tcPr>
          <w:p w14:paraId="5EEDCD90" w14:textId="3FD7BBE0" w:rsidR="00303F9E" w:rsidRPr="000E4BA4" w:rsidRDefault="000E4BA4" w:rsidP="000F0EC8">
            <w:pPr>
              <w:rPr>
                <w:sz w:val="18"/>
              </w:rPr>
            </w:pPr>
            <w:r w:rsidRPr="000E4BA4">
              <w:rPr>
                <w:sz w:val="18"/>
              </w:rPr>
              <w:t>235/2004 ve znění 47/2011 344/2013</w:t>
            </w:r>
            <w:r w:rsidR="00CF2B9B">
              <w:rPr>
                <w:sz w:val="18"/>
              </w:rPr>
              <w:t xml:space="preserve"> </w:t>
            </w:r>
            <w:r w:rsidR="00303F9E">
              <w:rPr>
                <w:sz w:val="18"/>
              </w:rPr>
              <w:t>170/2017</w:t>
            </w:r>
          </w:p>
        </w:tc>
        <w:tc>
          <w:tcPr>
            <w:tcW w:w="1080" w:type="dxa"/>
            <w:tcBorders>
              <w:top w:val="single" w:sz="6" w:space="0" w:color="auto"/>
              <w:left w:val="single" w:sz="4" w:space="0" w:color="auto"/>
              <w:bottom w:val="single" w:sz="4" w:space="0" w:color="auto"/>
              <w:right w:val="single" w:sz="4" w:space="0" w:color="auto"/>
            </w:tcBorders>
            <w:shd w:val="clear" w:color="auto" w:fill="auto"/>
          </w:tcPr>
          <w:p w14:paraId="63F3FA8E" w14:textId="77777777" w:rsidR="000E4BA4" w:rsidRPr="000E4BA4" w:rsidRDefault="000E4BA4" w:rsidP="00A10390">
            <w:pPr>
              <w:rPr>
                <w:sz w:val="18"/>
              </w:rPr>
            </w:pPr>
            <w:r w:rsidRPr="000E4BA4">
              <w:rPr>
                <w:sz w:val="18"/>
              </w:rPr>
              <w:t>§ 71 odst. 2 a odst. 3 písm. a) až d)</w:t>
            </w:r>
          </w:p>
        </w:tc>
        <w:tc>
          <w:tcPr>
            <w:tcW w:w="5400" w:type="dxa"/>
            <w:gridSpan w:val="4"/>
            <w:tcBorders>
              <w:top w:val="single" w:sz="6" w:space="0" w:color="auto"/>
              <w:left w:val="single" w:sz="4" w:space="0" w:color="auto"/>
              <w:bottom w:val="single" w:sz="4" w:space="0" w:color="auto"/>
              <w:right w:val="single" w:sz="4" w:space="0" w:color="auto"/>
            </w:tcBorders>
            <w:shd w:val="clear" w:color="auto" w:fill="auto"/>
          </w:tcPr>
          <w:p w14:paraId="21E01359" w14:textId="77777777" w:rsidR="000E4BA4" w:rsidRPr="000E4BA4" w:rsidRDefault="000E4BA4"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2C52F72E" w14:textId="77777777" w:rsidR="000E4BA4" w:rsidRPr="000E4BA4" w:rsidRDefault="000E4BA4" w:rsidP="00895518">
            <w:pPr>
              <w:jc w:val="both"/>
              <w:rPr>
                <w:sz w:val="18"/>
              </w:rPr>
            </w:pPr>
            <w:r w:rsidRPr="000E4BA4">
              <w:rPr>
                <w:sz w:val="18"/>
              </w:rPr>
              <w:t>a) zboží dovážené v zásilkách neobchodní povahy, jde-li o dovoz kávy nebo čaje, vztahuje se osvobození od daně na množství do</w:t>
            </w:r>
          </w:p>
          <w:p w14:paraId="05E15BE2" w14:textId="77777777" w:rsidR="000E4BA4" w:rsidRPr="000E4BA4" w:rsidRDefault="000E4BA4" w:rsidP="00895518">
            <w:pPr>
              <w:jc w:val="both"/>
              <w:rPr>
                <w:sz w:val="18"/>
              </w:rPr>
            </w:pPr>
            <w:r w:rsidRPr="000E4BA4">
              <w:rPr>
                <w:sz w:val="18"/>
              </w:rPr>
              <w:t>1. 500 g kávy, nebo 200 g kávového extraktu a esence,</w:t>
            </w:r>
          </w:p>
          <w:p w14:paraId="318E9B1C" w14:textId="77777777" w:rsidR="000E4BA4" w:rsidRPr="000E4BA4" w:rsidRDefault="000E4BA4" w:rsidP="00895518">
            <w:pPr>
              <w:jc w:val="both"/>
              <w:rPr>
                <w:sz w:val="18"/>
              </w:rPr>
            </w:pPr>
            <w:r w:rsidRPr="000E4BA4">
              <w:rPr>
                <w:sz w:val="18"/>
              </w:rPr>
              <w:t>2. 100 g čaje, nebo 40 g čajového extraktu a esence,</w:t>
            </w:r>
          </w:p>
          <w:p w14:paraId="46E148E1" w14:textId="77777777" w:rsidR="000E4BA4" w:rsidRPr="000E4BA4" w:rsidRDefault="000E4BA4" w:rsidP="00895518">
            <w:pPr>
              <w:jc w:val="both"/>
              <w:rPr>
                <w:sz w:val="18"/>
              </w:rPr>
            </w:pPr>
            <w:r w:rsidRPr="000E4BA4">
              <w:rPr>
                <w:sz w:val="18"/>
              </w:rPr>
              <w:t>b) osobní majetek fyzických osob,</w:t>
            </w:r>
          </w:p>
          <w:p w14:paraId="4BB5B30F" w14:textId="77777777" w:rsidR="000E4BA4" w:rsidRPr="000E4BA4" w:rsidRDefault="000E4BA4" w:rsidP="00895518">
            <w:pPr>
              <w:jc w:val="both"/>
              <w:rPr>
                <w:sz w:val="18"/>
              </w:rPr>
            </w:pPr>
            <w:r w:rsidRPr="000E4BA4">
              <w:rPr>
                <w:sz w:val="18"/>
              </w:rPr>
              <w:t>1. které se stěhují ze zahraničí do tuzemska,</w:t>
            </w:r>
          </w:p>
          <w:p w14:paraId="14A31FB1" w14:textId="77777777" w:rsidR="000E4BA4" w:rsidRPr="000E4BA4" w:rsidRDefault="000E4BA4" w:rsidP="00895518">
            <w:pPr>
              <w:jc w:val="both"/>
              <w:rPr>
                <w:sz w:val="18"/>
              </w:rPr>
            </w:pPr>
            <w:r w:rsidRPr="000E4BA4">
              <w:rPr>
                <w:sz w:val="18"/>
              </w:rPr>
              <w:t>2. dovážený při příležitosti sňatku,</w:t>
            </w:r>
          </w:p>
          <w:p w14:paraId="51038997" w14:textId="77777777" w:rsidR="000E4BA4" w:rsidRPr="000E4BA4" w:rsidRDefault="000E4BA4" w:rsidP="00895518">
            <w:pPr>
              <w:jc w:val="both"/>
              <w:rPr>
                <w:sz w:val="18"/>
              </w:rPr>
            </w:pPr>
            <w:r w:rsidRPr="000E4BA4">
              <w:rPr>
                <w:sz w:val="18"/>
              </w:rPr>
              <w:t>3. nabytý děděním,</w:t>
            </w:r>
          </w:p>
          <w:p w14:paraId="0FC239DA" w14:textId="77777777" w:rsidR="000E4BA4" w:rsidRPr="000E4BA4" w:rsidRDefault="000E4BA4" w:rsidP="00895518">
            <w:pPr>
              <w:jc w:val="both"/>
              <w:rPr>
                <w:sz w:val="18"/>
              </w:rPr>
            </w:pPr>
            <w:r w:rsidRPr="000E4BA4">
              <w:rPr>
                <w:sz w:val="18"/>
              </w:rPr>
              <w:t>c) výbavu, studijní potřeby a vybavení obývaných domácností žáků nebo studentů,</w:t>
            </w:r>
          </w:p>
          <w:p w14:paraId="29322B6D" w14:textId="77777777" w:rsidR="000E4BA4" w:rsidRPr="000E4BA4" w:rsidRDefault="000E4BA4" w:rsidP="00895518">
            <w:pPr>
              <w:jc w:val="both"/>
              <w:rPr>
                <w:sz w:val="18"/>
              </w:rPr>
            </w:pPr>
            <w:r w:rsidRPr="000E4BA4">
              <w:rPr>
                <w:sz w:val="18"/>
              </w:rPr>
              <w:t>d) přemístění obchodního majetku a ostatního zařízení při přemístění obchodního závodu,</w:t>
            </w:r>
          </w:p>
          <w:p w14:paraId="04B8B62A" w14:textId="77777777" w:rsidR="000E4BA4" w:rsidRPr="000E4BA4" w:rsidRDefault="000E4BA4" w:rsidP="00895518">
            <w:pPr>
              <w:jc w:val="both"/>
              <w:rPr>
                <w:sz w:val="18"/>
              </w:rPr>
            </w:pPr>
            <w:r w:rsidRPr="000E4BA4">
              <w:rPr>
                <w:sz w:val="18"/>
              </w:rPr>
              <w:t>e) léčivé látky, léčivé přípravky, laboratorní zvířata, biologické nebo chemické látky,</w:t>
            </w:r>
          </w:p>
          <w:p w14:paraId="3D311A43" w14:textId="77777777" w:rsidR="000E4BA4" w:rsidRPr="000E4BA4" w:rsidRDefault="000E4BA4" w:rsidP="00895518">
            <w:pPr>
              <w:jc w:val="both"/>
              <w:rPr>
                <w:sz w:val="18"/>
              </w:rPr>
            </w:pPr>
            <w:r w:rsidRPr="000E4BA4">
              <w:rPr>
                <w:sz w:val="18"/>
              </w:rPr>
              <w:t>1. laboratorní zvířata a biologické nebo chemické látky určené k výzkumu,</w:t>
            </w:r>
          </w:p>
          <w:p w14:paraId="1FC94E3D" w14:textId="77777777" w:rsidR="000E4BA4" w:rsidRPr="000E4BA4" w:rsidRDefault="000E4BA4" w:rsidP="00895518">
            <w:pPr>
              <w:jc w:val="both"/>
              <w:rPr>
                <w:sz w:val="18"/>
              </w:rPr>
            </w:pPr>
            <w:r w:rsidRPr="000E4BA4">
              <w:rPr>
                <w:sz w:val="18"/>
              </w:rPr>
              <w:t>2. léčivé látky lidského původu a činidla k určování krevní skupiny a tkání,</w:t>
            </w:r>
          </w:p>
          <w:p w14:paraId="08CB4218" w14:textId="77777777" w:rsidR="000E4BA4" w:rsidRPr="000E4BA4" w:rsidRDefault="000E4BA4" w:rsidP="00895518">
            <w:pPr>
              <w:jc w:val="both"/>
              <w:rPr>
                <w:sz w:val="18"/>
              </w:rPr>
            </w:pPr>
            <w:r w:rsidRPr="000E4BA4">
              <w:rPr>
                <w:sz w:val="18"/>
              </w:rPr>
              <w:t>3. referenční látky pro kontrolu jakosti přípravků,</w:t>
            </w:r>
          </w:p>
          <w:p w14:paraId="78B35494" w14:textId="77777777" w:rsidR="000E4BA4" w:rsidRPr="000E4BA4" w:rsidRDefault="000E4BA4" w:rsidP="00895518">
            <w:pPr>
              <w:jc w:val="both"/>
              <w:rPr>
                <w:sz w:val="18"/>
              </w:rPr>
            </w:pPr>
            <w:r w:rsidRPr="000E4BA4">
              <w:rPr>
                <w:sz w:val="18"/>
              </w:rPr>
              <w:t>4. farmaceutické výrobky používané při mezinárodních sportovních událostech,</w:t>
            </w:r>
          </w:p>
          <w:p w14:paraId="12C0A502" w14:textId="77777777" w:rsidR="000E4BA4" w:rsidRPr="000E4BA4" w:rsidRDefault="000E4BA4" w:rsidP="00895518">
            <w:pPr>
              <w:jc w:val="both"/>
              <w:rPr>
                <w:sz w:val="18"/>
              </w:rPr>
            </w:pPr>
            <w:r w:rsidRPr="000E4BA4">
              <w:rPr>
                <w:sz w:val="18"/>
              </w:rPr>
              <w:t>f) zboží určené charitativním nebo dobročinným subjektům,</w:t>
            </w:r>
          </w:p>
          <w:p w14:paraId="0386FF4B" w14:textId="77777777" w:rsidR="000E4BA4" w:rsidRPr="000E4BA4" w:rsidRDefault="000E4BA4" w:rsidP="00895518">
            <w:pPr>
              <w:jc w:val="both"/>
              <w:rPr>
                <w:sz w:val="18"/>
              </w:rPr>
            </w:pPr>
            <w:r w:rsidRPr="000E4BA4">
              <w:rPr>
                <w:sz w:val="18"/>
              </w:rPr>
              <w:t>1. zboží dovážené pro uskutečnění obecných záměrů, základní životní potřeby pouze bezúplatně nabyté,</w:t>
            </w:r>
          </w:p>
          <w:p w14:paraId="6CFC913F" w14:textId="77777777" w:rsidR="000E4BA4" w:rsidRPr="000E4BA4" w:rsidRDefault="000E4BA4" w:rsidP="00895518">
            <w:pPr>
              <w:jc w:val="both"/>
              <w:rPr>
                <w:sz w:val="18"/>
              </w:rPr>
            </w:pPr>
            <w:r w:rsidRPr="000E4BA4">
              <w:rPr>
                <w:sz w:val="18"/>
              </w:rPr>
              <w:t>2. bezúplatně nabyté zboží dovážené ve prospěch osob se zdravotním postižením pro účely vzdělávání, zaměstnávání a sociální rozvoj,</w:t>
            </w:r>
          </w:p>
          <w:p w14:paraId="305D1626" w14:textId="77777777" w:rsidR="000E4BA4" w:rsidRPr="000E4BA4" w:rsidRDefault="000E4BA4" w:rsidP="00895518">
            <w:pPr>
              <w:jc w:val="both"/>
              <w:rPr>
                <w:sz w:val="18"/>
              </w:rPr>
            </w:pPr>
            <w:r w:rsidRPr="000E4BA4">
              <w:rPr>
                <w:sz w:val="18"/>
              </w:rPr>
              <w:t>3. zboží dovážené ve prospěch obětí katastrof,</w:t>
            </w:r>
          </w:p>
          <w:p w14:paraId="7E2777CF" w14:textId="77777777" w:rsidR="000E4BA4" w:rsidRPr="000E4BA4" w:rsidRDefault="000E4BA4" w:rsidP="00895518">
            <w:pPr>
              <w:jc w:val="both"/>
              <w:rPr>
                <w:sz w:val="18"/>
              </w:rPr>
            </w:pPr>
            <w:r w:rsidRPr="000E4BA4">
              <w:rPr>
                <w:sz w:val="18"/>
              </w:rPr>
              <w:t>g) dovoz v rámci mezinárodních vztahů,</w:t>
            </w:r>
          </w:p>
          <w:p w14:paraId="4B2C2F64" w14:textId="77777777" w:rsidR="000E4BA4" w:rsidRPr="000E4BA4" w:rsidRDefault="000E4BA4" w:rsidP="00895518">
            <w:pPr>
              <w:jc w:val="both"/>
              <w:rPr>
                <w:sz w:val="18"/>
              </w:rPr>
            </w:pPr>
            <w:r w:rsidRPr="000E4BA4">
              <w:rPr>
                <w:sz w:val="18"/>
              </w:rPr>
              <w:t>1. čestná vyznamenání nebo ceny,</w:t>
            </w:r>
          </w:p>
          <w:p w14:paraId="7922FE72" w14:textId="77777777" w:rsidR="000E4BA4" w:rsidRPr="000E4BA4" w:rsidRDefault="000E4BA4" w:rsidP="00895518">
            <w:pPr>
              <w:jc w:val="both"/>
              <w:rPr>
                <w:sz w:val="18"/>
              </w:rPr>
            </w:pPr>
            <w:r w:rsidRPr="000E4BA4">
              <w:rPr>
                <w:sz w:val="18"/>
              </w:rPr>
              <w:t>2. dary obdržené v rámci mezinárodních vztahů,</w:t>
            </w:r>
          </w:p>
          <w:p w14:paraId="4E884390" w14:textId="77777777" w:rsidR="000E4BA4" w:rsidRPr="000E4BA4" w:rsidRDefault="000E4BA4" w:rsidP="00895518">
            <w:pPr>
              <w:jc w:val="both"/>
              <w:rPr>
                <w:sz w:val="18"/>
              </w:rPr>
            </w:pPr>
            <w:r w:rsidRPr="000E4BA4">
              <w:rPr>
                <w:sz w:val="18"/>
              </w:rPr>
              <w:t>3. zboží určené k užívání hlavou státu,</w:t>
            </w:r>
          </w:p>
          <w:p w14:paraId="5C94D7BB" w14:textId="77777777" w:rsidR="000E4BA4" w:rsidRPr="000E4BA4" w:rsidRDefault="000E4BA4" w:rsidP="00895518">
            <w:pPr>
              <w:jc w:val="both"/>
              <w:rPr>
                <w:sz w:val="18"/>
              </w:rPr>
            </w:pPr>
            <w:r w:rsidRPr="000E4BA4">
              <w:rPr>
                <w:sz w:val="18"/>
              </w:rPr>
              <w:t>h) zboží dovážené k podpoře obchodní činnosti,</w:t>
            </w:r>
          </w:p>
          <w:p w14:paraId="55251AC4" w14:textId="77777777" w:rsidR="000E4BA4" w:rsidRPr="000E4BA4" w:rsidRDefault="000E4BA4" w:rsidP="00895518">
            <w:pPr>
              <w:jc w:val="both"/>
              <w:rPr>
                <w:sz w:val="18"/>
              </w:rPr>
            </w:pPr>
            <w:r w:rsidRPr="000E4BA4">
              <w:rPr>
                <w:sz w:val="18"/>
              </w:rPr>
              <w:t>1. vzorky zboží nepatrné hodnoty,</w:t>
            </w:r>
          </w:p>
          <w:p w14:paraId="0B80B862" w14:textId="77777777" w:rsidR="000E4BA4" w:rsidRPr="000E4BA4" w:rsidRDefault="000E4BA4" w:rsidP="00895518">
            <w:pPr>
              <w:jc w:val="both"/>
              <w:rPr>
                <w:sz w:val="18"/>
              </w:rPr>
            </w:pPr>
            <w:r w:rsidRPr="000E4BA4">
              <w:rPr>
                <w:sz w:val="18"/>
              </w:rPr>
              <w:t>2. tiskoviny a reklamní materiál,</w:t>
            </w:r>
          </w:p>
          <w:p w14:paraId="642E3FA5" w14:textId="77777777" w:rsidR="000E4BA4" w:rsidRPr="000E4BA4" w:rsidRDefault="000E4BA4" w:rsidP="00895518">
            <w:pPr>
              <w:jc w:val="both"/>
              <w:rPr>
                <w:sz w:val="18"/>
              </w:rPr>
            </w:pPr>
            <w:r w:rsidRPr="000E4BA4">
              <w:rPr>
                <w:sz w:val="18"/>
              </w:rPr>
              <w:t>3. zboží používané nebo spotřebované v průběhu výstavy nebo podobné události,</w:t>
            </w:r>
          </w:p>
          <w:p w14:paraId="5D4C980C" w14:textId="77777777" w:rsidR="000E4BA4" w:rsidRPr="000E4BA4" w:rsidRDefault="000E4BA4" w:rsidP="00895518">
            <w:pPr>
              <w:jc w:val="both"/>
              <w:rPr>
                <w:sz w:val="18"/>
              </w:rPr>
            </w:pPr>
            <w:r w:rsidRPr="000E4BA4">
              <w:rPr>
                <w:sz w:val="18"/>
              </w:rPr>
              <w:t>i) zboží dovážené ke zkouškám, analýzám nebo pokusům,</w:t>
            </w:r>
          </w:p>
          <w:p w14:paraId="5E71EEE8" w14:textId="77777777" w:rsidR="000E4BA4" w:rsidRPr="000E4BA4" w:rsidRDefault="000E4BA4" w:rsidP="00895518">
            <w:pPr>
              <w:jc w:val="both"/>
              <w:rPr>
                <w:sz w:val="18"/>
              </w:rPr>
            </w:pPr>
            <w:r w:rsidRPr="000E4BA4">
              <w:rPr>
                <w:sz w:val="18"/>
              </w:rPr>
              <w:t>j) různý dovoz, a to</w:t>
            </w:r>
          </w:p>
          <w:p w14:paraId="53E71F5C" w14:textId="77777777" w:rsidR="000E4BA4" w:rsidRPr="000E4BA4" w:rsidRDefault="000E4BA4" w:rsidP="00895518">
            <w:pPr>
              <w:jc w:val="both"/>
              <w:rPr>
                <w:sz w:val="18"/>
              </w:rPr>
            </w:pPr>
            <w:r w:rsidRPr="000E4BA4">
              <w:rPr>
                <w:sz w:val="18"/>
              </w:rPr>
              <w:lastRenderedPageBreak/>
              <w:t>1. zásilky určené subjektům příslušným ve věcech ochrany autorských práv nebo průmyslového či obchodního vlastnictví,</w:t>
            </w:r>
          </w:p>
          <w:p w14:paraId="64AAE788" w14:textId="77777777" w:rsidR="000E4BA4" w:rsidRPr="000E4BA4" w:rsidRDefault="000E4BA4" w:rsidP="00895518">
            <w:pPr>
              <w:jc w:val="both"/>
              <w:rPr>
                <w:sz w:val="18"/>
              </w:rPr>
            </w:pPr>
            <w:r w:rsidRPr="000E4BA4">
              <w:rPr>
                <w:sz w:val="18"/>
              </w:rPr>
              <w:t>2. turistický propagační materiál,</w:t>
            </w:r>
          </w:p>
          <w:p w14:paraId="0B8147D1" w14:textId="77777777" w:rsidR="000E4BA4" w:rsidRPr="000E4BA4" w:rsidRDefault="000E4BA4" w:rsidP="00895518">
            <w:pPr>
              <w:jc w:val="both"/>
              <w:rPr>
                <w:sz w:val="18"/>
              </w:rPr>
            </w:pPr>
            <w:r w:rsidRPr="000E4BA4">
              <w:rPr>
                <w:sz w:val="18"/>
              </w:rPr>
              <w:t>3. různé dokumenty a zboží,</w:t>
            </w:r>
          </w:p>
          <w:p w14:paraId="79ACD69E" w14:textId="77777777" w:rsidR="000E4BA4" w:rsidRPr="000E4BA4" w:rsidRDefault="000E4BA4" w:rsidP="00895518">
            <w:pPr>
              <w:jc w:val="both"/>
              <w:rPr>
                <w:sz w:val="18"/>
              </w:rPr>
            </w:pPr>
            <w:r w:rsidRPr="000E4BA4">
              <w:rPr>
                <w:sz w:val="18"/>
              </w:rPr>
              <w:t>4. materiál k upevnění a ochraně zboží při přepravě,</w:t>
            </w:r>
          </w:p>
          <w:p w14:paraId="76B2665A" w14:textId="77777777" w:rsidR="000E4BA4" w:rsidRPr="000E4BA4" w:rsidRDefault="000E4BA4" w:rsidP="00895518">
            <w:pPr>
              <w:jc w:val="both"/>
              <w:rPr>
                <w:sz w:val="18"/>
              </w:rPr>
            </w:pPr>
            <w:r w:rsidRPr="000E4BA4">
              <w:rPr>
                <w:sz w:val="18"/>
              </w:rPr>
              <w:t>5. stelivo, píce a krmivo pro zvířata během jejich přepravy,</w:t>
            </w:r>
          </w:p>
          <w:p w14:paraId="350D8DBF" w14:textId="77777777" w:rsidR="000E4BA4" w:rsidRPr="000E4BA4" w:rsidRDefault="000E4BA4" w:rsidP="00895518">
            <w:pPr>
              <w:jc w:val="both"/>
              <w:rPr>
                <w:sz w:val="18"/>
              </w:rPr>
            </w:pPr>
            <w:r w:rsidRPr="000E4BA4">
              <w:rPr>
                <w:sz w:val="18"/>
              </w:rPr>
              <w:t>6. pohonné hmoty a maziva nacházející se v silničních motorových vozidlech a speciálních kontejnerech,</w:t>
            </w:r>
          </w:p>
          <w:p w14:paraId="6403A663" w14:textId="77777777" w:rsidR="000E4BA4" w:rsidRPr="000E4BA4" w:rsidRDefault="000E4BA4" w:rsidP="00895518">
            <w:pPr>
              <w:jc w:val="both"/>
              <w:rPr>
                <w:sz w:val="18"/>
              </w:rPr>
            </w:pPr>
            <w:r w:rsidRPr="000E4BA4">
              <w:rPr>
                <w:sz w:val="18"/>
              </w:rPr>
              <w:t>7. zboží určené na výstavbu, údržbu nebo výzdobu památníků nebo hřbitovů válečných obětí,</w:t>
            </w:r>
          </w:p>
          <w:p w14:paraId="7B13012C" w14:textId="77777777" w:rsidR="000E4BA4" w:rsidRPr="000E4BA4" w:rsidRDefault="000E4BA4" w:rsidP="00895518">
            <w:pPr>
              <w:jc w:val="both"/>
              <w:rPr>
                <w:sz w:val="18"/>
              </w:rPr>
            </w:pPr>
            <w:r w:rsidRPr="000E4BA4">
              <w:rPr>
                <w:sz w:val="18"/>
              </w:rPr>
              <w:t>8. rakve, urny a smuteční ozdoby.</w:t>
            </w:r>
          </w:p>
          <w:p w14:paraId="2320F3B1" w14:textId="77777777" w:rsidR="000E4BA4" w:rsidRPr="000E4BA4" w:rsidRDefault="000E4BA4" w:rsidP="00895518">
            <w:pPr>
              <w:jc w:val="both"/>
              <w:rPr>
                <w:sz w:val="18"/>
              </w:rPr>
            </w:pPr>
            <w:r w:rsidRPr="000E4BA4">
              <w:rPr>
                <w:sz w:val="18"/>
              </w:rPr>
              <w:t>(3) Od daně je dále osvobozen dovoz</w:t>
            </w:r>
          </w:p>
          <w:p w14:paraId="423186C5" w14:textId="77777777" w:rsidR="000E4BA4" w:rsidRPr="000E4BA4" w:rsidRDefault="000E4BA4" w:rsidP="00895518">
            <w:pPr>
              <w:jc w:val="both"/>
              <w:rPr>
                <w:sz w:val="18"/>
              </w:rPr>
            </w:pPr>
            <w:r w:rsidRPr="000E4BA4">
              <w:rPr>
                <w:sz w:val="18"/>
              </w:rPr>
              <w:t>a) zboží, jehož úhrnná hodnota nepřesahuje 22 EUR, s výjimkou alkoholických nápojů, parfémů, toaletní vody, tabáků a tabákových výrobků,</w:t>
            </w:r>
          </w:p>
          <w:p w14:paraId="010C199F" w14:textId="77777777" w:rsidR="000E4BA4" w:rsidRPr="000E4BA4" w:rsidRDefault="000E4BA4" w:rsidP="00895518">
            <w:pPr>
              <w:jc w:val="both"/>
              <w:rPr>
                <w:sz w:val="18"/>
              </w:rPr>
            </w:pPr>
            <w:r w:rsidRPr="000E4BA4">
              <w:rPr>
                <w:sz w:val="18"/>
              </w:rPr>
              <w:t>b) čistokrevných koní starých nejvýše šest měsíců, narozených ve třetí zemi nebo na třetím území ze zvířete, které bylo na území Evropské unie pokryto a poté dočasně vyvezeno k porodu,</w:t>
            </w:r>
          </w:p>
          <w:p w14:paraId="483FAB5F" w14:textId="77777777" w:rsidR="000E4BA4" w:rsidRPr="000E4BA4" w:rsidRDefault="000E4BA4" w:rsidP="00895518">
            <w:pPr>
              <w:jc w:val="both"/>
              <w:rPr>
                <w:sz w:val="18"/>
              </w:rPr>
            </w:pPr>
            <w:r w:rsidRPr="000E4BA4">
              <w:rPr>
                <w:sz w:val="18"/>
              </w:rPr>
              <w:t>c) 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14:paraId="4D9E47B5" w14:textId="77777777" w:rsidR="000E4BA4" w:rsidRPr="000E4BA4" w:rsidRDefault="000E4BA4" w:rsidP="00895518">
            <w:pPr>
              <w:jc w:val="both"/>
              <w:rPr>
                <w:sz w:val="18"/>
              </w:rPr>
            </w:pPr>
            <w:r w:rsidRPr="000E4BA4">
              <w:rPr>
                <w:sz w:val="18"/>
              </w:rPr>
              <w:t>d) 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tc>
        <w:tc>
          <w:tcPr>
            <w:tcW w:w="900" w:type="dxa"/>
            <w:tcBorders>
              <w:top w:val="single" w:sz="6" w:space="0" w:color="auto"/>
              <w:left w:val="single" w:sz="4" w:space="0" w:color="auto"/>
              <w:bottom w:val="single" w:sz="4" w:space="0" w:color="auto"/>
              <w:right w:val="single" w:sz="4" w:space="0" w:color="auto"/>
            </w:tcBorders>
            <w:shd w:val="clear" w:color="auto" w:fill="auto"/>
          </w:tcPr>
          <w:p w14:paraId="4C31DB25" w14:textId="77777777" w:rsidR="000E4BA4" w:rsidRPr="000E4BA4" w:rsidRDefault="000E4BA4" w:rsidP="00A10390">
            <w:pPr>
              <w:rPr>
                <w:sz w:val="18"/>
              </w:rPr>
            </w:pPr>
            <w:r>
              <w:rPr>
                <w:sz w:val="18"/>
              </w:rPr>
              <w:lastRenderedPageBreak/>
              <w:t>PT</w:t>
            </w:r>
          </w:p>
        </w:tc>
        <w:tc>
          <w:tcPr>
            <w:tcW w:w="720" w:type="dxa"/>
            <w:tcBorders>
              <w:top w:val="single" w:sz="6" w:space="0" w:color="auto"/>
              <w:left w:val="single" w:sz="4" w:space="0" w:color="auto"/>
              <w:bottom w:val="single" w:sz="4" w:space="0" w:color="auto"/>
              <w:right w:val="single" w:sz="4" w:space="0" w:color="auto"/>
            </w:tcBorders>
            <w:shd w:val="clear" w:color="auto" w:fill="auto"/>
          </w:tcPr>
          <w:p w14:paraId="2FB105F7" w14:textId="77777777" w:rsidR="000E4BA4" w:rsidRDefault="000E4BA4">
            <w:pPr>
              <w:rPr>
                <w:sz w:val="18"/>
              </w:rPr>
            </w:pPr>
            <w:r>
              <w:rPr>
                <w:sz w:val="18"/>
              </w:rPr>
              <w:t>1</w:t>
            </w:r>
          </w:p>
        </w:tc>
      </w:tr>
      <w:tr w:rsidR="00BC21A3" w14:paraId="45E84B4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EBF1F9A" w14:textId="77777777" w:rsidR="00BC21A3" w:rsidRDefault="00BC21A3" w:rsidP="000007AC">
            <w:pPr>
              <w:ind w:right="72"/>
              <w:rPr>
                <w:sz w:val="18"/>
                <w:szCs w:val="18"/>
              </w:rPr>
            </w:pPr>
            <w:r w:rsidRPr="00162B97">
              <w:rPr>
                <w:sz w:val="18"/>
                <w:szCs w:val="18"/>
              </w:rPr>
              <w:t>Článek 2</w:t>
            </w:r>
          </w:p>
          <w:p w14:paraId="452C30DC" w14:textId="77777777" w:rsidR="00BC21A3" w:rsidRPr="00DA1692" w:rsidRDefault="00BC21A3" w:rsidP="000007AC">
            <w:pPr>
              <w:rPr>
                <w:sz w:val="18"/>
                <w:szCs w:val="18"/>
              </w:rPr>
            </w:pPr>
            <w:r>
              <w:rPr>
                <w:sz w:val="18"/>
                <w:szCs w:val="18"/>
              </w:rPr>
              <w:t>Odst. 1 písm. a)</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B5B4090" w14:textId="006E8D1C" w:rsidR="004D115A" w:rsidRDefault="001C7EB6" w:rsidP="00895518">
            <w:pPr>
              <w:jc w:val="both"/>
              <w:rPr>
                <w:sz w:val="18"/>
                <w:szCs w:val="18"/>
              </w:rPr>
            </w:pPr>
            <w:r>
              <w:rPr>
                <w:sz w:val="18"/>
                <w:szCs w:val="18"/>
              </w:rPr>
              <w:t xml:space="preserve">1. </w:t>
            </w:r>
            <w:r w:rsidR="004D115A" w:rsidRPr="00162B97">
              <w:rPr>
                <w:sz w:val="18"/>
                <w:szCs w:val="18"/>
              </w:rPr>
              <w:t xml:space="preserve">Pro účely této směrnice se rozumí </w:t>
            </w:r>
          </w:p>
          <w:p w14:paraId="06C8A996" w14:textId="77777777" w:rsidR="00BC21A3" w:rsidRDefault="004D115A" w:rsidP="00895518">
            <w:pPr>
              <w:jc w:val="both"/>
              <w:rPr>
                <w:sz w:val="18"/>
              </w:rPr>
            </w:pPr>
            <w:r>
              <w:rPr>
                <w:sz w:val="18"/>
                <w:szCs w:val="18"/>
              </w:rPr>
              <w:t xml:space="preserve">a) </w:t>
            </w:r>
            <w:r w:rsidR="00BC21A3" w:rsidRPr="00162B97">
              <w:rPr>
                <w:sz w:val="18"/>
                <w:szCs w:val="18"/>
              </w:rPr>
              <w:t>"dovozem" dovoz zboží vymezený v článku 30 směrnice 2006/112/ES a jeho propuštění do volného oběhu po uplatnění některého z režimů uvedených v čl. 157 odst. 1 písm. a) uvedené směrnice nebo režimu dočasného použití nebo tranzitu;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B1E87BA" w14:textId="7A8219DA" w:rsidR="00BC21A3" w:rsidRPr="00BC21A3" w:rsidRDefault="004D115A" w:rsidP="006E6266">
            <w:pPr>
              <w:rPr>
                <w:sz w:val="18"/>
              </w:rPr>
            </w:pPr>
            <w:r w:rsidRPr="004D115A">
              <w:rPr>
                <w:sz w:val="18"/>
              </w:rPr>
              <w:t>235/2004 ve znění 302/2008 489/2009 18/2012 344/2013 243/2016</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9D92A" w14:textId="6DA52A86" w:rsidR="00BC21A3" w:rsidRPr="00BC21A3" w:rsidRDefault="00BC21A3" w:rsidP="001C7EB6">
            <w:pPr>
              <w:rPr>
                <w:sz w:val="18"/>
              </w:rPr>
            </w:pPr>
            <w:r w:rsidRPr="00BC21A3">
              <w:rPr>
                <w:sz w:val="18"/>
              </w:rPr>
              <w:t>§ 20</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51CFDFE" w14:textId="77777777" w:rsidR="00BC21A3" w:rsidRDefault="004D115A" w:rsidP="00895518">
            <w:pPr>
              <w:jc w:val="both"/>
              <w:rPr>
                <w:sz w:val="18"/>
              </w:rPr>
            </w:pPr>
            <w:r>
              <w:rPr>
                <w:sz w:val="18"/>
              </w:rPr>
              <w:t xml:space="preserve">(1) </w:t>
            </w:r>
            <w:r w:rsidR="00BC21A3" w:rsidRPr="00BC21A3">
              <w:rPr>
                <w:sz w:val="18"/>
              </w:rPr>
              <w:t>Dovozem zboží se pro účely tohoto zákona rozumí vstup zboží z třetí země na území Evropské unie.</w:t>
            </w:r>
          </w:p>
          <w:p w14:paraId="5448DC07" w14:textId="77777777" w:rsidR="004D115A" w:rsidRPr="00BC21A3" w:rsidRDefault="004D115A" w:rsidP="00895518">
            <w:pPr>
              <w:jc w:val="both"/>
              <w:rPr>
                <w:sz w:val="18"/>
              </w:rPr>
            </w:pPr>
            <w:r>
              <w:rPr>
                <w:sz w:val="18"/>
              </w:rPr>
              <w:t xml:space="preserve">(2) </w:t>
            </w:r>
            <w:r w:rsidRPr="004D115A">
              <w:rPr>
                <w:sz w:val="18"/>
              </w:rPr>
              <w:t>Za dovoz zboží se pro účely tohoto zákona považuje také vstup zboží na území Evropské unie z území podle § 3 odst. 2. U dovozu tohoto zboží postupuje celní úřad tak, jako by se jednalo o dovoz zboží ze třetí země.</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2DE1D2" w14:textId="77777777" w:rsidR="00BC21A3" w:rsidRPr="00CA6B2B" w:rsidRDefault="00BC21A3" w:rsidP="00A35698">
            <w:pPr>
              <w:spacing w:before="60"/>
              <w:rPr>
                <w:sz w:val="18"/>
                <w:szCs w:val="18"/>
              </w:rPr>
            </w:pPr>
            <w:r w:rsidRPr="00CA6B2B">
              <w:rPr>
                <w:sz w:val="18"/>
                <w:szCs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3CF0A2" w14:textId="77777777" w:rsidR="00BC21A3" w:rsidRPr="00CA6B2B" w:rsidRDefault="00BC21A3" w:rsidP="00A35698">
            <w:pPr>
              <w:spacing w:before="60"/>
              <w:rPr>
                <w:sz w:val="18"/>
                <w:szCs w:val="18"/>
              </w:rPr>
            </w:pPr>
          </w:p>
        </w:tc>
      </w:tr>
      <w:tr w:rsidR="00CA6B2B" w14:paraId="44D8AE22" w14:textId="77777777" w:rsidTr="00895518">
        <w:trPr>
          <w:trHeight w:val="1896"/>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7B9D7148" w14:textId="77777777" w:rsidR="00CA6B2B" w:rsidRDefault="00CA6B2B" w:rsidP="000007AC">
            <w:pPr>
              <w:ind w:right="72"/>
              <w:rPr>
                <w:sz w:val="18"/>
                <w:szCs w:val="18"/>
              </w:rPr>
            </w:pPr>
            <w:r w:rsidRPr="00162B97">
              <w:rPr>
                <w:sz w:val="18"/>
                <w:szCs w:val="18"/>
              </w:rPr>
              <w:lastRenderedPageBreak/>
              <w:t>Článek 2</w:t>
            </w:r>
          </w:p>
          <w:p w14:paraId="620FCCB8" w14:textId="77777777" w:rsidR="00CA6B2B" w:rsidRPr="00DA1692" w:rsidRDefault="00CA6B2B" w:rsidP="004D115A">
            <w:pPr>
              <w:rPr>
                <w:sz w:val="18"/>
                <w:szCs w:val="18"/>
              </w:rPr>
            </w:pPr>
            <w:r>
              <w:rPr>
                <w:sz w:val="18"/>
                <w:szCs w:val="18"/>
              </w:rPr>
              <w:t>Odst. 1 písm. b)</w:t>
            </w:r>
            <w:r w:rsidR="004D115A">
              <w:rPr>
                <w:sz w:val="18"/>
                <w:szCs w:val="18"/>
              </w:rPr>
              <w:t>, c) a d)</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2D8889" w14:textId="185D3414" w:rsidR="004D115A" w:rsidRDefault="001C7EB6" w:rsidP="00895518">
            <w:pPr>
              <w:jc w:val="both"/>
              <w:rPr>
                <w:sz w:val="18"/>
                <w:szCs w:val="18"/>
              </w:rPr>
            </w:pPr>
            <w:r>
              <w:rPr>
                <w:sz w:val="18"/>
                <w:szCs w:val="18"/>
              </w:rPr>
              <w:t xml:space="preserve">1. </w:t>
            </w:r>
            <w:r w:rsidR="004D115A" w:rsidRPr="00162B97">
              <w:rPr>
                <w:sz w:val="18"/>
                <w:szCs w:val="18"/>
              </w:rPr>
              <w:t xml:space="preserve">Pro účely této směrnice se rozumí </w:t>
            </w:r>
          </w:p>
          <w:p w14:paraId="54DBB381" w14:textId="77777777" w:rsidR="00CA6B2B" w:rsidRDefault="004D115A" w:rsidP="00895518">
            <w:pPr>
              <w:jc w:val="both"/>
              <w:rPr>
                <w:sz w:val="18"/>
                <w:szCs w:val="18"/>
              </w:rPr>
            </w:pPr>
            <w:r>
              <w:rPr>
                <w:sz w:val="18"/>
                <w:szCs w:val="18"/>
              </w:rPr>
              <w:t xml:space="preserve">b) </w:t>
            </w:r>
            <w:r w:rsidR="00CA6B2B" w:rsidRPr="00162B97">
              <w:rPr>
                <w:sz w:val="18"/>
                <w:szCs w:val="18"/>
              </w:rPr>
              <w:t>"osobním majetkem" věci určené k osobnímu užívání osoby nebo pro potřeby její domácnosti, zejména vybavení domácnosti, jízdní kola a motocykly, osobní motorová vozidla a jejich přívěsy, obytné přívěsy, sportovní nebo rekreační plavidla a sportovní nebo rekreační letadla, domácí zásoby odpovídající běžnému zásobení rodiny, zvířata v zájmovém chovu a jezdecká zvířata;</w:t>
            </w:r>
          </w:p>
          <w:p w14:paraId="0B823D80" w14:textId="77777777" w:rsidR="004D115A" w:rsidRDefault="004D115A" w:rsidP="00895518">
            <w:pPr>
              <w:jc w:val="both"/>
              <w:rPr>
                <w:sz w:val="18"/>
                <w:szCs w:val="18"/>
              </w:rPr>
            </w:pPr>
            <w:r>
              <w:rPr>
                <w:sz w:val="18"/>
                <w:szCs w:val="18"/>
              </w:rPr>
              <w:t xml:space="preserve">c) </w:t>
            </w:r>
            <w:r w:rsidRPr="00162B97">
              <w:rPr>
                <w:sz w:val="18"/>
                <w:szCs w:val="18"/>
              </w:rPr>
              <w:t>"vybavením domácnosti" ošacení, bytový textil a nábytek a další bytové vybavení určené k osobnímu užívání osoby nebo pro potřeby její domácnosti;</w:t>
            </w:r>
          </w:p>
          <w:p w14:paraId="1E7DFE9D" w14:textId="77777777" w:rsidR="004D115A" w:rsidRDefault="004D115A" w:rsidP="00895518">
            <w:pPr>
              <w:jc w:val="both"/>
              <w:rPr>
                <w:sz w:val="18"/>
              </w:rPr>
            </w:pPr>
            <w:r>
              <w:rPr>
                <w:sz w:val="18"/>
                <w:szCs w:val="18"/>
              </w:rPr>
              <w:t xml:space="preserve">d) </w:t>
            </w:r>
            <w:r w:rsidRPr="00162B97">
              <w:rPr>
                <w:sz w:val="18"/>
                <w:szCs w:val="18"/>
              </w:rPr>
              <w:t>"alkoholickými výrobky" výrobky (pivo, víno, aperitivy na bázi vína nebo lihu, destiláty, likéry nebo lihoviny atd.) spadající pod čísla 2203 až 2208 kombinované nomenklatury;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29D9FD4" w14:textId="2FF83906" w:rsidR="00CA6B2B" w:rsidRDefault="000338D6" w:rsidP="000F0EC8">
            <w:pPr>
              <w:rPr>
                <w:sz w:val="18"/>
              </w:rPr>
            </w:pPr>
            <w:r w:rsidRPr="000E4BA4">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097D34" w14:textId="77777777" w:rsidR="00CA6B2B" w:rsidRDefault="006F6FB1" w:rsidP="00A35698">
            <w:pPr>
              <w:rPr>
                <w:sz w:val="18"/>
              </w:rPr>
            </w:pPr>
            <w:r w:rsidRPr="006F6FB1">
              <w:rPr>
                <w:sz w:val="18"/>
              </w:rPr>
              <w:t xml:space="preserve">§ 71 odst. </w:t>
            </w:r>
            <w:r>
              <w:rPr>
                <w:sz w:val="18"/>
              </w:rPr>
              <w:t>2 písm. b) a 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B151108" w14:textId="77777777" w:rsidR="006F6FB1" w:rsidRPr="000E4BA4" w:rsidRDefault="006F6FB1"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423B0AEA" w14:textId="77777777" w:rsidR="006F6FB1" w:rsidRPr="000E4BA4" w:rsidRDefault="006F6FB1" w:rsidP="00895518">
            <w:pPr>
              <w:jc w:val="both"/>
              <w:rPr>
                <w:sz w:val="18"/>
              </w:rPr>
            </w:pPr>
            <w:r w:rsidRPr="000E4BA4">
              <w:rPr>
                <w:sz w:val="18"/>
              </w:rPr>
              <w:t>b) osobní majetek fyzických osob,</w:t>
            </w:r>
          </w:p>
          <w:p w14:paraId="6E1E96E2" w14:textId="77777777" w:rsidR="006F6FB1" w:rsidRPr="000E4BA4" w:rsidRDefault="006F6FB1" w:rsidP="00895518">
            <w:pPr>
              <w:jc w:val="both"/>
              <w:rPr>
                <w:sz w:val="18"/>
              </w:rPr>
            </w:pPr>
            <w:r w:rsidRPr="000E4BA4">
              <w:rPr>
                <w:sz w:val="18"/>
              </w:rPr>
              <w:t>1. které se stěhují ze zahraničí do tuzemska,</w:t>
            </w:r>
          </w:p>
          <w:p w14:paraId="268F612D" w14:textId="77777777" w:rsidR="006F6FB1" w:rsidRPr="000E4BA4" w:rsidRDefault="006F6FB1" w:rsidP="00895518">
            <w:pPr>
              <w:jc w:val="both"/>
              <w:rPr>
                <w:sz w:val="18"/>
              </w:rPr>
            </w:pPr>
            <w:r w:rsidRPr="000E4BA4">
              <w:rPr>
                <w:sz w:val="18"/>
              </w:rPr>
              <w:t>2. dovážený při příležitosti sňatku,</w:t>
            </w:r>
          </w:p>
          <w:p w14:paraId="658FC59A" w14:textId="77777777" w:rsidR="006F6FB1" w:rsidRDefault="006F6FB1" w:rsidP="00895518">
            <w:pPr>
              <w:jc w:val="both"/>
              <w:rPr>
                <w:sz w:val="18"/>
              </w:rPr>
            </w:pPr>
            <w:r w:rsidRPr="000E4BA4">
              <w:rPr>
                <w:sz w:val="18"/>
              </w:rPr>
              <w:t>3. nabytý děděním,</w:t>
            </w:r>
          </w:p>
          <w:p w14:paraId="579C7F02" w14:textId="77777777" w:rsidR="00CA6B2B" w:rsidRPr="00CA6B2B" w:rsidRDefault="006F6FB1" w:rsidP="00895518">
            <w:pPr>
              <w:jc w:val="both"/>
              <w:rPr>
                <w:sz w:val="18"/>
              </w:rPr>
            </w:pPr>
            <w:r w:rsidRPr="000E4BA4">
              <w:rPr>
                <w:sz w:val="18"/>
              </w:rPr>
              <w:t>c) výbavu, studijní potřeby a vybavení obývaných domácností žáků nebo studentů,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C1564E" w14:textId="77777777" w:rsidR="00CA6B2B" w:rsidRDefault="00CA6B2B"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18BB5C" w14:textId="77777777" w:rsidR="00CA6B2B" w:rsidRDefault="00CA6B2B" w:rsidP="00A35698">
            <w:pPr>
              <w:rPr>
                <w:sz w:val="18"/>
              </w:rPr>
            </w:pPr>
            <w:r>
              <w:rPr>
                <w:sz w:val="18"/>
              </w:rPr>
              <w:t>1</w:t>
            </w:r>
          </w:p>
        </w:tc>
      </w:tr>
      <w:tr w:rsidR="00BC21A3" w14:paraId="00598DC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79D35FA" w14:textId="77777777" w:rsidR="00BC21A3" w:rsidRDefault="00BC21A3" w:rsidP="00DA1692">
            <w:pPr>
              <w:ind w:right="72"/>
              <w:rPr>
                <w:sz w:val="18"/>
                <w:szCs w:val="18"/>
              </w:rPr>
            </w:pPr>
            <w:r w:rsidRPr="00162B97">
              <w:rPr>
                <w:sz w:val="18"/>
                <w:szCs w:val="18"/>
              </w:rPr>
              <w:t>Článek 2</w:t>
            </w:r>
          </w:p>
          <w:p w14:paraId="752C99AC" w14:textId="77777777" w:rsidR="00BC21A3" w:rsidRPr="00DA1692" w:rsidRDefault="00BC21A3" w:rsidP="00DA1692">
            <w:pPr>
              <w:rPr>
                <w:sz w:val="18"/>
                <w:szCs w:val="18"/>
              </w:rPr>
            </w:pPr>
            <w:r>
              <w:rPr>
                <w:sz w:val="18"/>
                <w:szCs w:val="18"/>
              </w:rPr>
              <w:t>Odst. 1 písm. e)</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B10643A" w14:textId="793ACBC8" w:rsidR="004D115A" w:rsidRDefault="000E145F" w:rsidP="00895518">
            <w:pPr>
              <w:jc w:val="both"/>
              <w:rPr>
                <w:sz w:val="18"/>
                <w:szCs w:val="18"/>
              </w:rPr>
            </w:pPr>
            <w:r>
              <w:rPr>
                <w:sz w:val="18"/>
                <w:szCs w:val="18"/>
              </w:rPr>
              <w:t xml:space="preserve">1. </w:t>
            </w:r>
            <w:r w:rsidR="004D115A" w:rsidRPr="00162B97">
              <w:rPr>
                <w:sz w:val="18"/>
                <w:szCs w:val="18"/>
              </w:rPr>
              <w:t xml:space="preserve">Pro účely této směrnice se rozumí </w:t>
            </w:r>
          </w:p>
          <w:p w14:paraId="4EE1F1F1" w14:textId="77777777" w:rsidR="00BC21A3" w:rsidRDefault="004D115A" w:rsidP="00895518">
            <w:pPr>
              <w:jc w:val="both"/>
              <w:rPr>
                <w:sz w:val="18"/>
              </w:rPr>
            </w:pPr>
            <w:r>
              <w:rPr>
                <w:sz w:val="18"/>
                <w:szCs w:val="18"/>
              </w:rPr>
              <w:t xml:space="preserve">e) </w:t>
            </w:r>
            <w:r w:rsidR="00BC21A3" w:rsidRPr="00162B97">
              <w:rPr>
                <w:sz w:val="18"/>
                <w:szCs w:val="18"/>
              </w:rPr>
              <w:t>"Společenstvím" území členských států, na které se vztahuje směrnice 2006/112/ES.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D0B8178" w14:textId="63AD3B7D" w:rsidR="00BC21A3" w:rsidRPr="00BC21A3" w:rsidRDefault="00BC21A3" w:rsidP="00F75603">
            <w:pPr>
              <w:rPr>
                <w:sz w:val="18"/>
              </w:rPr>
            </w:pPr>
            <w:r w:rsidRPr="00BC21A3">
              <w:rPr>
                <w:sz w:val="18"/>
              </w:rPr>
              <w:t xml:space="preserve">235/2004 ve znění </w:t>
            </w:r>
            <w:r w:rsidR="00F70E7C">
              <w:rPr>
                <w:sz w:val="18"/>
              </w:rPr>
              <w:t>47/2011</w:t>
            </w:r>
            <w:r w:rsidR="00CF2B9B">
              <w:rPr>
                <w:sz w:val="18"/>
              </w:rPr>
              <w:t xml:space="preserve"> </w:t>
            </w:r>
            <w:r w:rsidRPr="00BC21A3">
              <w:rPr>
                <w:sz w:val="18"/>
              </w:rPr>
              <w:t>502/2012 344/2013 196/2014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2A70B" w14:textId="77777777" w:rsidR="00BC21A3" w:rsidRPr="00BC21A3" w:rsidRDefault="00BC21A3" w:rsidP="000E4BA4">
            <w:pPr>
              <w:rPr>
                <w:sz w:val="18"/>
              </w:rPr>
            </w:pPr>
            <w:r w:rsidRPr="00BC21A3">
              <w:rPr>
                <w:sz w:val="18"/>
              </w:rPr>
              <w:t>§ 3 odst. 1 písm. b)</w:t>
            </w:r>
            <w:r>
              <w:rPr>
                <w:sz w:val="18"/>
              </w:rPr>
              <w:t xml:space="preserve"> a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27F31A7" w14:textId="77777777" w:rsidR="00BC21A3" w:rsidRPr="00BC21A3" w:rsidRDefault="00BC21A3" w:rsidP="00895518">
            <w:pPr>
              <w:jc w:val="both"/>
              <w:rPr>
                <w:sz w:val="18"/>
              </w:rPr>
            </w:pPr>
            <w:r w:rsidRPr="00BC21A3">
              <w:rPr>
                <w:sz w:val="18"/>
              </w:rPr>
              <w:t>(1) Pro účely daně z přidané hodnoty se rozumí</w:t>
            </w:r>
          </w:p>
          <w:p w14:paraId="24A0B9A6" w14:textId="77777777" w:rsidR="00BC21A3" w:rsidRPr="00BC21A3" w:rsidRDefault="00BC21A3" w:rsidP="00895518">
            <w:pPr>
              <w:jc w:val="both"/>
              <w:rPr>
                <w:sz w:val="18"/>
              </w:rPr>
            </w:pPr>
            <w:r w:rsidRPr="00BC21A3">
              <w:rPr>
                <w:sz w:val="18"/>
              </w:rPr>
              <w:t xml:space="preserve">b) členským státem území členského státu Evropské unie s výjimkou </w:t>
            </w:r>
            <w:r w:rsidR="00461DA7">
              <w:rPr>
                <w:sz w:val="18"/>
              </w:rPr>
              <w:t>jeho území, na které se nevztahuje Smlouva o Evropské unii a Smlouva o fungování Evropské unie.</w:t>
            </w:r>
          </w:p>
          <w:p w14:paraId="44FED0F3" w14:textId="77777777" w:rsidR="00BC21A3" w:rsidRPr="00BC21A3" w:rsidRDefault="00BC21A3" w:rsidP="00895518">
            <w:pPr>
              <w:jc w:val="both"/>
              <w:rPr>
                <w:sz w:val="18"/>
              </w:rPr>
            </w:pPr>
            <w:r w:rsidRPr="00BC21A3">
              <w:rPr>
                <w:sz w:val="18"/>
              </w:rPr>
              <w:t>e) územím Evropské unie souhrn území členských států.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A2C43A" w14:textId="77777777" w:rsidR="00BC21A3" w:rsidRDefault="00BC21A3">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54EEFFD" w14:textId="77777777" w:rsidR="00BC21A3" w:rsidRDefault="00BC21A3">
            <w:pPr>
              <w:rPr>
                <w:sz w:val="18"/>
              </w:rPr>
            </w:pPr>
          </w:p>
        </w:tc>
      </w:tr>
      <w:tr w:rsidR="000338D6" w14:paraId="70A4BD1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6A024F2" w14:textId="77777777" w:rsidR="000338D6" w:rsidRDefault="000338D6" w:rsidP="00DA1692">
            <w:pPr>
              <w:ind w:right="72"/>
              <w:rPr>
                <w:sz w:val="18"/>
                <w:szCs w:val="18"/>
              </w:rPr>
            </w:pPr>
            <w:r w:rsidRPr="00162B97">
              <w:rPr>
                <w:sz w:val="18"/>
                <w:szCs w:val="18"/>
              </w:rPr>
              <w:t>Článek 2</w:t>
            </w:r>
          </w:p>
          <w:p w14:paraId="48B606BF" w14:textId="77777777" w:rsidR="000338D6" w:rsidRDefault="000338D6" w:rsidP="00DA1692">
            <w:pPr>
              <w:rPr>
                <w:sz w:val="18"/>
              </w:rPr>
            </w:pPr>
            <w:r>
              <w:rPr>
                <w:sz w:val="18"/>
                <w:szCs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A2DA365" w14:textId="39E9A44C" w:rsidR="000338D6" w:rsidRDefault="000E145F" w:rsidP="00895518">
            <w:pPr>
              <w:jc w:val="both"/>
              <w:rPr>
                <w:sz w:val="18"/>
              </w:rPr>
            </w:pPr>
            <w:r>
              <w:rPr>
                <w:sz w:val="18"/>
                <w:szCs w:val="18"/>
              </w:rPr>
              <w:t xml:space="preserve">2. </w:t>
            </w:r>
            <w:r w:rsidR="000338D6" w:rsidRPr="00162B97">
              <w:rPr>
                <w:sz w:val="18"/>
                <w:szCs w:val="18"/>
              </w:rPr>
              <w:t>Osobní majetek nesmí povahou ani množstvím svědčit o obchodním záměru ani být určen k výkonu ekonomické činnosti ve smyslu čl. 9 odst.</w:t>
            </w:r>
            <w:r>
              <w:rPr>
                <w:sz w:val="18"/>
                <w:szCs w:val="18"/>
              </w:rPr>
              <w:t> </w:t>
            </w:r>
            <w:r w:rsidR="000338D6" w:rsidRPr="00162B97">
              <w:rPr>
                <w:sz w:val="18"/>
                <w:szCs w:val="18"/>
              </w:rPr>
              <w:t>1 směrnice 2006/112/ES. Nicméně přenosné nástroje a přístroje potřebné k výkonu povolání dané osoby se rovněž považují za její osobní majetek.</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3E20A66" w14:textId="77777777" w:rsidR="000338D6" w:rsidRDefault="000338D6" w:rsidP="00B71B65">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B5A114" w14:textId="77777777" w:rsidR="000338D6" w:rsidRDefault="000338D6" w:rsidP="00B71B65">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FF154AF" w14:textId="77777777" w:rsidR="000338D6" w:rsidRPr="000E4BA4" w:rsidRDefault="000338D6"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384A7DF0" w14:textId="77777777" w:rsidR="000338D6" w:rsidRPr="000E4BA4" w:rsidRDefault="000338D6" w:rsidP="00895518">
            <w:pPr>
              <w:jc w:val="both"/>
              <w:rPr>
                <w:sz w:val="18"/>
              </w:rPr>
            </w:pPr>
            <w:r w:rsidRPr="000E4BA4">
              <w:rPr>
                <w:sz w:val="18"/>
              </w:rPr>
              <w:t>b) osobní majetek fyzických osob,</w:t>
            </w:r>
          </w:p>
          <w:p w14:paraId="1CCE3B27" w14:textId="77777777" w:rsidR="000338D6" w:rsidRPr="000E4BA4" w:rsidRDefault="000338D6" w:rsidP="00895518">
            <w:pPr>
              <w:jc w:val="both"/>
              <w:rPr>
                <w:sz w:val="18"/>
              </w:rPr>
            </w:pPr>
            <w:r w:rsidRPr="000E4BA4">
              <w:rPr>
                <w:sz w:val="18"/>
              </w:rPr>
              <w:t>1. které se stěhují ze zahraničí do tuzemska,</w:t>
            </w:r>
          </w:p>
          <w:p w14:paraId="2EC00E47" w14:textId="77777777" w:rsidR="000338D6" w:rsidRPr="000E4BA4" w:rsidRDefault="000338D6" w:rsidP="00895518">
            <w:pPr>
              <w:jc w:val="both"/>
              <w:rPr>
                <w:sz w:val="18"/>
              </w:rPr>
            </w:pPr>
            <w:r w:rsidRPr="000E4BA4">
              <w:rPr>
                <w:sz w:val="18"/>
              </w:rPr>
              <w:t>2. dovážený při příležitosti sňatku,</w:t>
            </w:r>
          </w:p>
          <w:p w14:paraId="18F07BBC" w14:textId="77777777" w:rsidR="000338D6" w:rsidRPr="00CA6B2B" w:rsidRDefault="000338D6"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C788C7" w14:textId="77777777" w:rsidR="000338D6" w:rsidRDefault="000338D6"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D71DF2" w14:textId="77777777" w:rsidR="000338D6" w:rsidRDefault="000338D6" w:rsidP="00A35698">
            <w:pPr>
              <w:rPr>
                <w:sz w:val="18"/>
              </w:rPr>
            </w:pPr>
            <w:r>
              <w:rPr>
                <w:sz w:val="18"/>
              </w:rPr>
              <w:t>1</w:t>
            </w:r>
          </w:p>
        </w:tc>
      </w:tr>
      <w:tr w:rsidR="00C273E0" w14:paraId="31E0BA5F"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AF6A551" w14:textId="77777777" w:rsidR="00C273E0" w:rsidRDefault="00C273E0" w:rsidP="00B71B65">
            <w:pPr>
              <w:ind w:right="72"/>
              <w:rPr>
                <w:sz w:val="18"/>
              </w:rPr>
            </w:pPr>
            <w:r w:rsidRPr="00162B97">
              <w:rPr>
                <w:sz w:val="18"/>
                <w:szCs w:val="18"/>
              </w:rPr>
              <w:t>Článek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3311AC5" w14:textId="77777777" w:rsidR="00C273E0" w:rsidRDefault="00C273E0" w:rsidP="00895518">
            <w:pPr>
              <w:jc w:val="both"/>
              <w:rPr>
                <w:sz w:val="18"/>
              </w:rPr>
            </w:pPr>
            <w:r w:rsidRPr="00162B97">
              <w:rPr>
                <w:sz w:val="18"/>
                <w:szCs w:val="18"/>
              </w:rPr>
              <w:t>Za podmínek stanovených v článcích 4 až 11 je při dovozu od daně osvobozen osobní majetek fyzických osob dovážený při přenesení jejich obvyklého místa pobytu ze země mimo Společenství do některého členského státu.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DDCEBA1"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486730"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7AB8544"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7A243999" w14:textId="77777777" w:rsidR="00C273E0" w:rsidRPr="000E4BA4" w:rsidRDefault="00C273E0" w:rsidP="00895518">
            <w:pPr>
              <w:jc w:val="both"/>
              <w:rPr>
                <w:sz w:val="18"/>
              </w:rPr>
            </w:pPr>
            <w:r w:rsidRPr="000E4BA4">
              <w:rPr>
                <w:sz w:val="18"/>
              </w:rPr>
              <w:t>b) osobní majetek fyzických osob,</w:t>
            </w:r>
          </w:p>
          <w:p w14:paraId="5AC28FC0" w14:textId="77777777" w:rsidR="00C273E0" w:rsidRPr="000E4BA4" w:rsidRDefault="00C273E0" w:rsidP="00895518">
            <w:pPr>
              <w:jc w:val="both"/>
              <w:rPr>
                <w:sz w:val="18"/>
              </w:rPr>
            </w:pPr>
            <w:r w:rsidRPr="000E4BA4">
              <w:rPr>
                <w:sz w:val="18"/>
              </w:rPr>
              <w:t>1. které se stěhují ze zahraničí do tuzemska,</w:t>
            </w:r>
          </w:p>
          <w:p w14:paraId="7511AB9D" w14:textId="77777777" w:rsidR="00C273E0" w:rsidRPr="000E4BA4" w:rsidRDefault="00C273E0" w:rsidP="00895518">
            <w:pPr>
              <w:jc w:val="both"/>
              <w:rPr>
                <w:sz w:val="18"/>
              </w:rPr>
            </w:pPr>
            <w:r w:rsidRPr="000E4BA4">
              <w:rPr>
                <w:sz w:val="18"/>
              </w:rPr>
              <w:t>2. dovážený při příležitosti sňatku,</w:t>
            </w:r>
          </w:p>
          <w:p w14:paraId="41F19155"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6147E9"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10B447" w14:textId="77777777" w:rsidR="00C273E0" w:rsidRDefault="00C273E0" w:rsidP="00A35698">
            <w:pPr>
              <w:rPr>
                <w:sz w:val="18"/>
              </w:rPr>
            </w:pPr>
            <w:r>
              <w:rPr>
                <w:sz w:val="18"/>
              </w:rPr>
              <w:t>1</w:t>
            </w:r>
          </w:p>
        </w:tc>
      </w:tr>
      <w:tr w:rsidR="00C273E0" w14:paraId="5D093B8B"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55A994B" w14:textId="77777777" w:rsidR="00C273E0" w:rsidRPr="00DA1692" w:rsidRDefault="00C273E0" w:rsidP="00DA1692">
            <w:pPr>
              <w:ind w:right="72"/>
              <w:rPr>
                <w:sz w:val="18"/>
                <w:szCs w:val="18"/>
              </w:rPr>
            </w:pPr>
            <w:r w:rsidRPr="00162B97">
              <w:rPr>
                <w:sz w:val="18"/>
                <w:szCs w:val="18"/>
              </w:rPr>
              <w:t>Článek 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FB7905C" w14:textId="77777777" w:rsidR="00C273E0" w:rsidRPr="00162B97" w:rsidRDefault="00C273E0" w:rsidP="00895518">
            <w:pPr>
              <w:ind w:right="72"/>
              <w:jc w:val="both"/>
              <w:rPr>
                <w:sz w:val="18"/>
                <w:szCs w:val="18"/>
              </w:rPr>
            </w:pPr>
            <w:r w:rsidRPr="00162B97">
              <w:rPr>
                <w:sz w:val="18"/>
                <w:szCs w:val="18"/>
              </w:rPr>
              <w:t>Osobní majetek je osvobozen od daně, jestliže</w:t>
            </w:r>
          </w:p>
          <w:p w14:paraId="502A0984" w14:textId="77777777" w:rsidR="00C273E0" w:rsidRPr="00162B97" w:rsidRDefault="00C273E0" w:rsidP="00895518">
            <w:pPr>
              <w:ind w:right="72"/>
              <w:jc w:val="both"/>
              <w:rPr>
                <w:sz w:val="18"/>
                <w:szCs w:val="18"/>
              </w:rPr>
            </w:pPr>
            <w:r w:rsidRPr="00162B97">
              <w:rPr>
                <w:sz w:val="18"/>
                <w:szCs w:val="18"/>
              </w:rPr>
              <w:t>a) byl, s výjimkou zvláštních případů odůvodněných okolnostmi, v držení dotyčné osoby, a jedná-li se o nespotřebitelné věci, byl užíván v bývalém obvyklém místě pobytu nejméně šest měsíců přede dnem, ke kterému tato osoba ukončila obvyklý pobyt mimo Společenství;</w:t>
            </w:r>
          </w:p>
          <w:p w14:paraId="77BBDC99" w14:textId="77777777" w:rsidR="00C273E0" w:rsidRPr="00162B97" w:rsidRDefault="00C273E0" w:rsidP="00895518">
            <w:pPr>
              <w:ind w:right="72"/>
              <w:jc w:val="both"/>
              <w:rPr>
                <w:sz w:val="18"/>
                <w:szCs w:val="18"/>
              </w:rPr>
            </w:pPr>
            <w:r w:rsidRPr="00162B97">
              <w:rPr>
                <w:sz w:val="18"/>
                <w:szCs w:val="18"/>
              </w:rPr>
              <w:t>b) je v novém obvyklém místě pobytu určen ke stejnému účelu užívání.</w:t>
            </w:r>
          </w:p>
          <w:p w14:paraId="7D0ADD01" w14:textId="77777777" w:rsidR="00C273E0" w:rsidRPr="00DA1692" w:rsidRDefault="00C273E0" w:rsidP="00895518">
            <w:pPr>
              <w:ind w:right="72"/>
              <w:jc w:val="both"/>
              <w:rPr>
                <w:sz w:val="18"/>
                <w:szCs w:val="18"/>
              </w:rPr>
            </w:pPr>
            <w:r w:rsidRPr="00162B97">
              <w:rPr>
                <w:sz w:val="18"/>
                <w:szCs w:val="18"/>
              </w:rPr>
              <w:t>Členské státy navíc mohou vázat osvobození osobního majetku od daně na podmínku, že z něj byla v zemi nebo na území původu nebo v zemi nebo na území odeslání vybrána obvyklá cla nebo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4CD6048"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F379CD"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894B0E6"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B53321C" w14:textId="77777777" w:rsidR="00C273E0" w:rsidRPr="000E4BA4" w:rsidRDefault="00C273E0" w:rsidP="00895518">
            <w:pPr>
              <w:jc w:val="both"/>
              <w:rPr>
                <w:sz w:val="18"/>
              </w:rPr>
            </w:pPr>
            <w:r w:rsidRPr="000E4BA4">
              <w:rPr>
                <w:sz w:val="18"/>
              </w:rPr>
              <w:t>b) osobní majetek fyzických osob,</w:t>
            </w:r>
          </w:p>
          <w:p w14:paraId="61B62BBE" w14:textId="77777777" w:rsidR="00C273E0" w:rsidRPr="000E4BA4" w:rsidRDefault="00C273E0" w:rsidP="00895518">
            <w:pPr>
              <w:jc w:val="both"/>
              <w:rPr>
                <w:sz w:val="18"/>
              </w:rPr>
            </w:pPr>
            <w:r w:rsidRPr="000E4BA4">
              <w:rPr>
                <w:sz w:val="18"/>
              </w:rPr>
              <w:t>1. které se stěhují ze zahraničí do tuzemska,</w:t>
            </w:r>
          </w:p>
          <w:p w14:paraId="24B9147B" w14:textId="77777777" w:rsidR="00C273E0" w:rsidRPr="000E4BA4" w:rsidRDefault="00C273E0" w:rsidP="00895518">
            <w:pPr>
              <w:jc w:val="both"/>
              <w:rPr>
                <w:sz w:val="18"/>
              </w:rPr>
            </w:pPr>
            <w:r w:rsidRPr="000E4BA4">
              <w:rPr>
                <w:sz w:val="18"/>
              </w:rPr>
              <w:t>2. dovážený při příležitosti sňatku,</w:t>
            </w:r>
          </w:p>
          <w:p w14:paraId="6B538135"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90B5E0"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9E5AAC" w14:textId="77777777" w:rsidR="00C273E0" w:rsidRDefault="00C273E0" w:rsidP="00A35698">
            <w:pPr>
              <w:rPr>
                <w:sz w:val="18"/>
              </w:rPr>
            </w:pPr>
            <w:r>
              <w:rPr>
                <w:sz w:val="18"/>
              </w:rPr>
              <w:t>1</w:t>
            </w:r>
          </w:p>
        </w:tc>
      </w:tr>
      <w:tr w:rsidR="00C273E0" w14:paraId="1F75DF9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63E3324" w14:textId="77777777" w:rsidR="00C273E0" w:rsidRPr="00DA1692" w:rsidRDefault="00C273E0" w:rsidP="00DA1692">
            <w:pPr>
              <w:ind w:right="72"/>
              <w:rPr>
                <w:sz w:val="18"/>
                <w:szCs w:val="18"/>
              </w:rPr>
            </w:pPr>
            <w:r w:rsidRPr="00162B97">
              <w:rPr>
                <w:sz w:val="18"/>
                <w:szCs w:val="18"/>
              </w:rPr>
              <w:t>Článek 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B3CB847" w14:textId="77777777" w:rsidR="00C273E0" w:rsidRPr="00162B97" w:rsidRDefault="00C273E0" w:rsidP="00895518">
            <w:pPr>
              <w:ind w:right="72"/>
              <w:jc w:val="both"/>
              <w:rPr>
                <w:sz w:val="18"/>
                <w:szCs w:val="18"/>
              </w:rPr>
            </w:pPr>
            <w:r w:rsidRPr="00162B97">
              <w:rPr>
                <w:sz w:val="18"/>
                <w:szCs w:val="18"/>
              </w:rPr>
              <w:t>Osvobození od daně mohou využít pouze osoby, které měly obvyklé místo pobytu mimo Společenství nepřetržitě po dobu nejméně dvanácti měsíců.</w:t>
            </w:r>
          </w:p>
          <w:p w14:paraId="43767195" w14:textId="77777777" w:rsidR="00C273E0" w:rsidRPr="00DA1692" w:rsidRDefault="00C273E0" w:rsidP="00895518">
            <w:pPr>
              <w:ind w:right="72"/>
              <w:jc w:val="both"/>
              <w:rPr>
                <w:sz w:val="18"/>
                <w:szCs w:val="18"/>
              </w:rPr>
            </w:pPr>
            <w:r w:rsidRPr="00162B97">
              <w:rPr>
                <w:sz w:val="18"/>
                <w:szCs w:val="18"/>
              </w:rPr>
              <w:t>Příslušné orgány však mohou povolit výjimku z pravidla uvedeného v prvním pododstavci za podmínky, že osoba prokáže, že měla v úmyslu zdržovat se mimo Společenství po dobu nejméně dvanácti měsíců.</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1F02949"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6CAC49"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51A5366"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2DFE3298" w14:textId="77777777" w:rsidR="00C273E0" w:rsidRPr="000E4BA4" w:rsidRDefault="00C273E0" w:rsidP="00895518">
            <w:pPr>
              <w:jc w:val="both"/>
              <w:rPr>
                <w:sz w:val="18"/>
              </w:rPr>
            </w:pPr>
            <w:r w:rsidRPr="000E4BA4">
              <w:rPr>
                <w:sz w:val="18"/>
              </w:rPr>
              <w:t>b) osobní majetek fyzických osob,</w:t>
            </w:r>
          </w:p>
          <w:p w14:paraId="0BE7B016" w14:textId="77777777" w:rsidR="00C273E0" w:rsidRPr="000E4BA4" w:rsidRDefault="00C273E0" w:rsidP="00895518">
            <w:pPr>
              <w:jc w:val="both"/>
              <w:rPr>
                <w:sz w:val="18"/>
              </w:rPr>
            </w:pPr>
            <w:r w:rsidRPr="000E4BA4">
              <w:rPr>
                <w:sz w:val="18"/>
              </w:rPr>
              <w:t>1. které se stěhují ze zahraničí do tuzemska,</w:t>
            </w:r>
          </w:p>
          <w:p w14:paraId="525AFEAD" w14:textId="77777777" w:rsidR="00C273E0" w:rsidRPr="000E4BA4" w:rsidRDefault="00C273E0" w:rsidP="00895518">
            <w:pPr>
              <w:jc w:val="both"/>
              <w:rPr>
                <w:sz w:val="18"/>
              </w:rPr>
            </w:pPr>
            <w:r w:rsidRPr="000E4BA4">
              <w:rPr>
                <w:sz w:val="18"/>
              </w:rPr>
              <w:t>2. dovážený při příležitosti sňatku,</w:t>
            </w:r>
          </w:p>
          <w:p w14:paraId="07E92604"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6421E6"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75421C" w14:textId="77777777" w:rsidR="00C273E0" w:rsidRDefault="00C273E0">
            <w:pPr>
              <w:rPr>
                <w:sz w:val="18"/>
              </w:rPr>
            </w:pPr>
            <w:r>
              <w:rPr>
                <w:sz w:val="18"/>
              </w:rPr>
              <w:t>1</w:t>
            </w:r>
          </w:p>
        </w:tc>
      </w:tr>
      <w:tr w:rsidR="00C273E0" w14:paraId="7BAD1BB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80ED51C" w14:textId="77777777" w:rsidR="00C273E0" w:rsidRDefault="00C273E0">
            <w:pPr>
              <w:rPr>
                <w:sz w:val="18"/>
              </w:rPr>
            </w:pPr>
            <w:r w:rsidRPr="00162B97">
              <w:rPr>
                <w:sz w:val="18"/>
                <w:szCs w:val="18"/>
              </w:rPr>
              <w:t>Článek 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C124A52" w14:textId="77777777" w:rsidR="00C273E0" w:rsidRPr="00162B97" w:rsidRDefault="00C273E0" w:rsidP="00895518">
            <w:pPr>
              <w:ind w:right="72"/>
              <w:jc w:val="both"/>
              <w:rPr>
                <w:sz w:val="18"/>
                <w:szCs w:val="18"/>
              </w:rPr>
            </w:pPr>
            <w:r w:rsidRPr="00162B97">
              <w:rPr>
                <w:sz w:val="18"/>
                <w:szCs w:val="18"/>
              </w:rPr>
              <w:t>Od daně nejsou osvobozeny</w:t>
            </w:r>
          </w:p>
          <w:p w14:paraId="24B9F9A4" w14:textId="77777777" w:rsidR="00C273E0" w:rsidRPr="00162B97" w:rsidRDefault="00C273E0" w:rsidP="00895518">
            <w:pPr>
              <w:ind w:right="72"/>
              <w:jc w:val="both"/>
              <w:rPr>
                <w:sz w:val="18"/>
                <w:szCs w:val="18"/>
              </w:rPr>
            </w:pPr>
            <w:r w:rsidRPr="00162B97">
              <w:rPr>
                <w:sz w:val="18"/>
                <w:szCs w:val="18"/>
              </w:rPr>
              <w:t>a) alkoholické výrobky;</w:t>
            </w:r>
          </w:p>
          <w:p w14:paraId="0DAAD7DB" w14:textId="77777777" w:rsidR="00C273E0" w:rsidRPr="00162B97" w:rsidRDefault="00C273E0" w:rsidP="00895518">
            <w:pPr>
              <w:ind w:right="72"/>
              <w:jc w:val="both"/>
              <w:rPr>
                <w:sz w:val="18"/>
                <w:szCs w:val="18"/>
              </w:rPr>
            </w:pPr>
            <w:r w:rsidRPr="00162B97">
              <w:rPr>
                <w:sz w:val="18"/>
                <w:szCs w:val="18"/>
              </w:rPr>
              <w:t>b) tabák a tabákové výrobky;</w:t>
            </w:r>
          </w:p>
          <w:p w14:paraId="6E27A6C6" w14:textId="77777777" w:rsidR="00C273E0" w:rsidRPr="00162B97" w:rsidRDefault="00C273E0" w:rsidP="00895518">
            <w:pPr>
              <w:ind w:right="72"/>
              <w:jc w:val="both"/>
              <w:rPr>
                <w:sz w:val="18"/>
                <w:szCs w:val="18"/>
              </w:rPr>
            </w:pPr>
            <w:r w:rsidRPr="00162B97">
              <w:rPr>
                <w:sz w:val="18"/>
                <w:szCs w:val="18"/>
              </w:rPr>
              <w:t>c) dopravní prostředky k obchodnímu použití;</w:t>
            </w:r>
          </w:p>
          <w:p w14:paraId="0235FF4E" w14:textId="77777777" w:rsidR="00C273E0" w:rsidRPr="00162B97" w:rsidRDefault="00C273E0" w:rsidP="00895518">
            <w:pPr>
              <w:ind w:right="72"/>
              <w:jc w:val="both"/>
              <w:rPr>
                <w:sz w:val="18"/>
                <w:szCs w:val="18"/>
              </w:rPr>
            </w:pPr>
            <w:r w:rsidRPr="00162B97">
              <w:rPr>
                <w:sz w:val="18"/>
                <w:szCs w:val="18"/>
              </w:rPr>
              <w:t>d) předměty použitelné při výkonu povolání jiné než přenosné nástroje a přístroje potřebné k výkonu povolání.</w:t>
            </w:r>
          </w:p>
          <w:p w14:paraId="6C901319" w14:textId="77777777" w:rsidR="00C273E0" w:rsidRDefault="00C273E0" w:rsidP="00895518">
            <w:pPr>
              <w:jc w:val="both"/>
              <w:rPr>
                <w:sz w:val="18"/>
              </w:rPr>
            </w:pPr>
            <w:r w:rsidRPr="00162B97">
              <w:rPr>
                <w:sz w:val="18"/>
                <w:szCs w:val="18"/>
              </w:rPr>
              <w:t>Od daně rovněž nemusí být osvobozeny dopravní prostředky určené ke smíšenému užívání pro obchodní nebo profesionální účely.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E399606"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3D6356"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8189728"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26BCD38" w14:textId="77777777" w:rsidR="00C273E0" w:rsidRPr="000E4BA4" w:rsidRDefault="00C273E0" w:rsidP="00895518">
            <w:pPr>
              <w:jc w:val="both"/>
              <w:rPr>
                <w:sz w:val="18"/>
              </w:rPr>
            </w:pPr>
            <w:r w:rsidRPr="000E4BA4">
              <w:rPr>
                <w:sz w:val="18"/>
              </w:rPr>
              <w:t>b) osobní majetek fyzických osob,</w:t>
            </w:r>
          </w:p>
          <w:p w14:paraId="5CACC891" w14:textId="77777777" w:rsidR="00C273E0" w:rsidRPr="000E4BA4" w:rsidRDefault="00C273E0" w:rsidP="00895518">
            <w:pPr>
              <w:jc w:val="both"/>
              <w:rPr>
                <w:sz w:val="18"/>
              </w:rPr>
            </w:pPr>
            <w:r w:rsidRPr="000E4BA4">
              <w:rPr>
                <w:sz w:val="18"/>
              </w:rPr>
              <w:t>1. které se stěhují ze zahraničí do tuzemska,</w:t>
            </w:r>
          </w:p>
          <w:p w14:paraId="6B9739BD" w14:textId="77777777" w:rsidR="00C273E0" w:rsidRPr="000E4BA4" w:rsidRDefault="00C273E0" w:rsidP="00895518">
            <w:pPr>
              <w:jc w:val="both"/>
              <w:rPr>
                <w:sz w:val="18"/>
              </w:rPr>
            </w:pPr>
            <w:r w:rsidRPr="000E4BA4">
              <w:rPr>
                <w:sz w:val="18"/>
              </w:rPr>
              <w:t>2. dovážený při příležitosti sňatku,</w:t>
            </w:r>
          </w:p>
          <w:p w14:paraId="238F0A69"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18F36A3"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2FD28C" w14:textId="77777777" w:rsidR="00C273E0" w:rsidRDefault="00C273E0" w:rsidP="00A35698">
            <w:pPr>
              <w:rPr>
                <w:sz w:val="18"/>
              </w:rPr>
            </w:pPr>
            <w:r>
              <w:rPr>
                <w:sz w:val="18"/>
              </w:rPr>
              <w:t>1</w:t>
            </w:r>
          </w:p>
        </w:tc>
      </w:tr>
      <w:tr w:rsidR="00C273E0" w14:paraId="2C660FD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B0C8FDF" w14:textId="77777777" w:rsidR="00C273E0" w:rsidRPr="0029523C" w:rsidRDefault="00C273E0">
            <w:pPr>
              <w:rPr>
                <w:sz w:val="18"/>
                <w:szCs w:val="18"/>
              </w:rPr>
            </w:pPr>
            <w:r w:rsidRPr="00162B97">
              <w:rPr>
                <w:sz w:val="18"/>
                <w:szCs w:val="18"/>
              </w:rPr>
              <w:t>Článek 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BF842F0" w14:textId="77777777" w:rsidR="0029523C" w:rsidRPr="0029523C" w:rsidRDefault="0029523C" w:rsidP="00895518">
            <w:pPr>
              <w:jc w:val="both"/>
              <w:rPr>
                <w:sz w:val="18"/>
                <w:szCs w:val="18"/>
              </w:rPr>
            </w:pPr>
            <w:r w:rsidRPr="0029523C">
              <w:rPr>
                <w:sz w:val="18"/>
                <w:szCs w:val="18"/>
              </w:rPr>
              <w:t>1. S výjimkou mimořádných okolností je osobní majetek osvobozen od daně, pokud je trvale dovezen ve lhůtě dvanácti měsíců ode dne, ke kterému osoba zahájila obvyklý pobyt ve Společenství.</w:t>
            </w:r>
          </w:p>
          <w:p w14:paraId="2E2CE4BA" w14:textId="77777777" w:rsidR="00C273E0" w:rsidRDefault="0029523C" w:rsidP="00895518">
            <w:pPr>
              <w:jc w:val="both"/>
              <w:rPr>
                <w:sz w:val="18"/>
              </w:rPr>
            </w:pPr>
            <w:r w:rsidRPr="0029523C">
              <w:rPr>
                <w:sz w:val="18"/>
                <w:szCs w:val="18"/>
              </w:rPr>
              <w:t>2. Osobní majetek může být ve lhůtě uvedené v odstavci 1 dovezen najednou nebo postupně.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B4F9102"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7AC09D"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E3BF412"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4D0F1062" w14:textId="77777777" w:rsidR="00C273E0" w:rsidRPr="000E4BA4" w:rsidRDefault="00C273E0" w:rsidP="00895518">
            <w:pPr>
              <w:jc w:val="both"/>
              <w:rPr>
                <w:sz w:val="18"/>
              </w:rPr>
            </w:pPr>
            <w:r w:rsidRPr="000E4BA4">
              <w:rPr>
                <w:sz w:val="18"/>
              </w:rPr>
              <w:t>b) osobní majetek fyzických osob,</w:t>
            </w:r>
          </w:p>
          <w:p w14:paraId="55F46222" w14:textId="77777777" w:rsidR="00C273E0" w:rsidRPr="000E4BA4" w:rsidRDefault="00C273E0" w:rsidP="00895518">
            <w:pPr>
              <w:jc w:val="both"/>
              <w:rPr>
                <w:sz w:val="18"/>
              </w:rPr>
            </w:pPr>
            <w:r w:rsidRPr="000E4BA4">
              <w:rPr>
                <w:sz w:val="18"/>
              </w:rPr>
              <w:t>1. které se stěhují ze zahraničí do tuzemska,</w:t>
            </w:r>
          </w:p>
          <w:p w14:paraId="1B6586B9" w14:textId="77777777" w:rsidR="00C273E0" w:rsidRPr="000E4BA4" w:rsidRDefault="00C273E0" w:rsidP="00895518">
            <w:pPr>
              <w:jc w:val="both"/>
              <w:rPr>
                <w:sz w:val="18"/>
              </w:rPr>
            </w:pPr>
            <w:r w:rsidRPr="000E4BA4">
              <w:rPr>
                <w:sz w:val="18"/>
              </w:rPr>
              <w:t>2. dovážený při příležitosti sňatku,</w:t>
            </w:r>
          </w:p>
          <w:p w14:paraId="20EE2EEA"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8A9A53"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4F61C2" w14:textId="77777777" w:rsidR="00C273E0" w:rsidRDefault="00C273E0" w:rsidP="00A35698">
            <w:pPr>
              <w:rPr>
                <w:sz w:val="18"/>
              </w:rPr>
            </w:pPr>
            <w:r>
              <w:rPr>
                <w:sz w:val="18"/>
              </w:rPr>
              <w:t>1</w:t>
            </w:r>
          </w:p>
        </w:tc>
      </w:tr>
      <w:tr w:rsidR="00C273E0" w14:paraId="03D8E32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27A8611" w14:textId="77777777" w:rsidR="00C273E0" w:rsidRPr="00AF5E71" w:rsidRDefault="00C273E0" w:rsidP="00DA1692">
            <w:pPr>
              <w:rPr>
                <w:sz w:val="18"/>
                <w:szCs w:val="18"/>
              </w:rPr>
            </w:pPr>
            <w:r w:rsidRPr="00162B97">
              <w:rPr>
                <w:sz w:val="18"/>
                <w:szCs w:val="18"/>
              </w:rPr>
              <w:t xml:space="preserve">Článek </w:t>
            </w:r>
            <w:r>
              <w:rPr>
                <w:sz w:val="18"/>
                <w:szCs w:val="18"/>
              </w:rPr>
              <w:t>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17627A6" w14:textId="77777777" w:rsidR="00AF5E71" w:rsidRPr="00AF5E71" w:rsidRDefault="00AF5E71" w:rsidP="00895518">
            <w:pPr>
              <w:jc w:val="both"/>
              <w:rPr>
                <w:sz w:val="18"/>
                <w:szCs w:val="18"/>
              </w:rPr>
            </w:pPr>
            <w:r w:rsidRPr="00AF5E71">
              <w:rPr>
                <w:sz w:val="18"/>
                <w:szCs w:val="18"/>
              </w:rPr>
              <w:t>1. Až do uplynutí lhůty dvanácti měsíců ode dne přijetí celního prohlášení ke konečnému dovozu nesmí být osobní majetek osvobozený od daně zapůjčen, zastaven, pronajat ani převeden za úplatu nebo bezúplatně, aniž by o tom byly příslušné orgány předem informovány.</w:t>
            </w:r>
          </w:p>
          <w:p w14:paraId="7CDBCD3D" w14:textId="77777777" w:rsidR="00C273E0" w:rsidRDefault="00AF5E71" w:rsidP="00895518">
            <w:pPr>
              <w:jc w:val="both"/>
              <w:rPr>
                <w:sz w:val="18"/>
              </w:rPr>
            </w:pPr>
            <w:r w:rsidRPr="00AF5E71">
              <w:rPr>
                <w:sz w:val="18"/>
                <w:szCs w:val="18"/>
              </w:rPr>
              <w:t>2. Při výpůjčce, zástavě, pronájmu nebo převodu uskutečněnými před uplynutím lhůty uvedené v odstavci 1 se na dotyčný majetek uplatní DPH podle sazby platné ke dni výpůjčky, zástavy, nájmu nebo převodu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75D975F"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84D4E0"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EE78C84"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406503C" w14:textId="77777777" w:rsidR="00C273E0" w:rsidRPr="000E4BA4" w:rsidRDefault="00C273E0" w:rsidP="00895518">
            <w:pPr>
              <w:jc w:val="both"/>
              <w:rPr>
                <w:sz w:val="18"/>
              </w:rPr>
            </w:pPr>
            <w:r w:rsidRPr="000E4BA4">
              <w:rPr>
                <w:sz w:val="18"/>
              </w:rPr>
              <w:t>b) osobní majetek fyzických osob,</w:t>
            </w:r>
          </w:p>
          <w:p w14:paraId="6140F50C" w14:textId="77777777" w:rsidR="00C273E0" w:rsidRPr="000E4BA4" w:rsidRDefault="00C273E0" w:rsidP="00895518">
            <w:pPr>
              <w:jc w:val="both"/>
              <w:rPr>
                <w:sz w:val="18"/>
              </w:rPr>
            </w:pPr>
            <w:r w:rsidRPr="000E4BA4">
              <w:rPr>
                <w:sz w:val="18"/>
              </w:rPr>
              <w:t>1. které se stěhují ze zahraničí do tuzemska,</w:t>
            </w:r>
          </w:p>
          <w:p w14:paraId="1405B2BE" w14:textId="77777777" w:rsidR="00C273E0" w:rsidRPr="000E4BA4" w:rsidRDefault="00C273E0" w:rsidP="00895518">
            <w:pPr>
              <w:jc w:val="both"/>
              <w:rPr>
                <w:sz w:val="18"/>
              </w:rPr>
            </w:pPr>
            <w:r w:rsidRPr="000E4BA4">
              <w:rPr>
                <w:sz w:val="18"/>
              </w:rPr>
              <w:t>2. dovážený při příležitosti sňatku,</w:t>
            </w:r>
          </w:p>
          <w:p w14:paraId="39A6CD49"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F1E2E14"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DA96D2" w14:textId="77777777" w:rsidR="00C273E0" w:rsidRDefault="00C273E0" w:rsidP="00A35698">
            <w:pPr>
              <w:rPr>
                <w:sz w:val="18"/>
              </w:rPr>
            </w:pPr>
            <w:r>
              <w:rPr>
                <w:sz w:val="18"/>
              </w:rPr>
              <w:t>1</w:t>
            </w:r>
          </w:p>
        </w:tc>
      </w:tr>
      <w:tr w:rsidR="00C273E0" w14:paraId="546CDA0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28F72D0" w14:textId="77777777" w:rsidR="00C273E0" w:rsidRPr="000E14E3" w:rsidRDefault="00C273E0" w:rsidP="00DA1692">
            <w:pPr>
              <w:rPr>
                <w:sz w:val="18"/>
                <w:szCs w:val="18"/>
              </w:rPr>
            </w:pPr>
            <w:r w:rsidRPr="00162B97">
              <w:rPr>
                <w:sz w:val="18"/>
                <w:szCs w:val="18"/>
              </w:rPr>
              <w:t xml:space="preserve">Článek </w:t>
            </w:r>
            <w:r>
              <w:rPr>
                <w:sz w:val="18"/>
                <w:szCs w:val="18"/>
              </w:rPr>
              <w:t>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4346403" w14:textId="77777777" w:rsidR="000E14E3" w:rsidRPr="000E14E3" w:rsidRDefault="000E14E3" w:rsidP="00895518">
            <w:pPr>
              <w:jc w:val="both"/>
              <w:rPr>
                <w:sz w:val="18"/>
                <w:szCs w:val="18"/>
              </w:rPr>
            </w:pPr>
            <w:r w:rsidRPr="000E14E3">
              <w:rPr>
                <w:sz w:val="18"/>
                <w:szCs w:val="18"/>
              </w:rPr>
              <w:t>1. Odchylně od čl. 7 odst. 1 lze osobní majetek osvobodit od daně i tehdy, byl-li trvale dovezen přede dnem, kdy osoba zahájila obvyklý pobyt ve Společenství, pokud osoba prohlásí, že zde obvyklý pobyt skutečně zahájí do šesti měsíců. Toto prohlášení je spojeno se složením jistoty, jejíž formu a výši stanoví příslušné orgány.</w:t>
            </w:r>
          </w:p>
          <w:p w14:paraId="28EDA7C0" w14:textId="77777777" w:rsidR="00C273E0" w:rsidRDefault="000E14E3" w:rsidP="00895518">
            <w:pPr>
              <w:jc w:val="both"/>
              <w:rPr>
                <w:sz w:val="18"/>
              </w:rPr>
            </w:pPr>
            <w:r w:rsidRPr="000E14E3">
              <w:rPr>
                <w:sz w:val="18"/>
                <w:szCs w:val="18"/>
              </w:rPr>
              <w:t>2. Použije-li se odstavec 1, počítá se lhůta uvedená v čl. 4 prvním pododstavci písm. a) ode dne dovozu osobního majetku do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049305D"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D141CA"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0D5D2B3"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6010194" w14:textId="77777777" w:rsidR="00C273E0" w:rsidRPr="000E4BA4" w:rsidRDefault="00C273E0" w:rsidP="00895518">
            <w:pPr>
              <w:jc w:val="both"/>
              <w:rPr>
                <w:sz w:val="18"/>
              </w:rPr>
            </w:pPr>
            <w:r w:rsidRPr="000E4BA4">
              <w:rPr>
                <w:sz w:val="18"/>
              </w:rPr>
              <w:t>b) osobní majetek fyzických osob,</w:t>
            </w:r>
          </w:p>
          <w:p w14:paraId="4FA681D3" w14:textId="77777777" w:rsidR="00C273E0" w:rsidRPr="000E4BA4" w:rsidRDefault="00C273E0" w:rsidP="00895518">
            <w:pPr>
              <w:jc w:val="both"/>
              <w:rPr>
                <w:sz w:val="18"/>
              </w:rPr>
            </w:pPr>
            <w:r w:rsidRPr="000E4BA4">
              <w:rPr>
                <w:sz w:val="18"/>
              </w:rPr>
              <w:t>1. které se stěhují ze zahraničí do tuzemska,</w:t>
            </w:r>
          </w:p>
          <w:p w14:paraId="41CF6D8B" w14:textId="77777777" w:rsidR="00C273E0" w:rsidRPr="000E4BA4" w:rsidRDefault="00C273E0" w:rsidP="00895518">
            <w:pPr>
              <w:jc w:val="both"/>
              <w:rPr>
                <w:sz w:val="18"/>
              </w:rPr>
            </w:pPr>
            <w:r w:rsidRPr="000E4BA4">
              <w:rPr>
                <w:sz w:val="18"/>
              </w:rPr>
              <w:t>2. dovážený při příležitosti sňatku,</w:t>
            </w:r>
          </w:p>
          <w:p w14:paraId="4DAA4AEE"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90979B6"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8EE827" w14:textId="77777777" w:rsidR="00C273E0" w:rsidRDefault="00C273E0" w:rsidP="00A35698">
            <w:pPr>
              <w:rPr>
                <w:sz w:val="18"/>
              </w:rPr>
            </w:pPr>
            <w:r>
              <w:rPr>
                <w:sz w:val="18"/>
              </w:rPr>
              <w:t>1</w:t>
            </w:r>
          </w:p>
        </w:tc>
      </w:tr>
      <w:tr w:rsidR="0029523C" w14:paraId="3CD454D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EF4879E" w14:textId="77777777" w:rsidR="0029523C" w:rsidRPr="000E14E3" w:rsidRDefault="0029523C" w:rsidP="00DA1692">
            <w:pPr>
              <w:rPr>
                <w:sz w:val="18"/>
                <w:szCs w:val="18"/>
              </w:rPr>
            </w:pPr>
            <w:r w:rsidRPr="00162B97">
              <w:rPr>
                <w:sz w:val="18"/>
                <w:szCs w:val="18"/>
              </w:rPr>
              <w:t xml:space="preserve">Článek </w:t>
            </w:r>
            <w:r>
              <w:rPr>
                <w:sz w:val="18"/>
                <w:szCs w:val="18"/>
              </w:rPr>
              <w:t>10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603B322" w14:textId="77777777" w:rsidR="000E14E3" w:rsidRPr="000E14E3" w:rsidRDefault="000E14E3" w:rsidP="00895518">
            <w:pPr>
              <w:jc w:val="both"/>
              <w:rPr>
                <w:sz w:val="18"/>
                <w:szCs w:val="18"/>
              </w:rPr>
            </w:pPr>
            <w:r w:rsidRPr="000E14E3">
              <w:rPr>
                <w:sz w:val="18"/>
                <w:szCs w:val="18"/>
              </w:rPr>
              <w:t>1. Jestliže dotčená osoba z důvodů vyplývajících z jejího povolání opustila třetí zemi nebo třetí území, kde měla obvyklé místo pobytu, aniž má současně obvyklý pobyt na území některého členského státu, ale hodlá jej zde později zahájit, mohou příslušné orgány osvobodit od daně osobní majetek, který tato osoba za tímto účelem na uvedené území dopraví.</w:t>
            </w:r>
          </w:p>
          <w:p w14:paraId="46FBE735" w14:textId="77777777" w:rsidR="000E14E3" w:rsidRPr="000E14E3" w:rsidRDefault="000E14E3" w:rsidP="00895518">
            <w:pPr>
              <w:jc w:val="both"/>
              <w:rPr>
                <w:sz w:val="18"/>
                <w:szCs w:val="18"/>
              </w:rPr>
            </w:pPr>
            <w:r w:rsidRPr="000E14E3">
              <w:rPr>
                <w:sz w:val="18"/>
                <w:szCs w:val="18"/>
              </w:rPr>
              <w:t>2. Osobní majetek uvedený v odstavci 1 je osvobozen od daně za podmínek stanovených v článcích 3 až 8, přičemž</w:t>
            </w:r>
          </w:p>
          <w:p w14:paraId="48E1BD83" w14:textId="77777777" w:rsidR="000E14E3" w:rsidRPr="000E14E3" w:rsidRDefault="000E14E3" w:rsidP="00895518">
            <w:pPr>
              <w:jc w:val="both"/>
              <w:rPr>
                <w:sz w:val="18"/>
                <w:szCs w:val="18"/>
              </w:rPr>
            </w:pPr>
            <w:r w:rsidRPr="000E14E3">
              <w:rPr>
                <w:sz w:val="18"/>
                <w:szCs w:val="18"/>
              </w:rPr>
              <w:t>a) lhůty uvedené v čl. 4 prvním pododstavci písm. a) a čl. 7 odst. 1 se počítají ode dne dovozu;</w:t>
            </w:r>
          </w:p>
          <w:p w14:paraId="17301B97" w14:textId="77777777" w:rsidR="000E14E3" w:rsidRPr="000E14E3" w:rsidRDefault="000E14E3" w:rsidP="00895518">
            <w:pPr>
              <w:jc w:val="both"/>
              <w:rPr>
                <w:sz w:val="18"/>
                <w:szCs w:val="18"/>
              </w:rPr>
            </w:pPr>
            <w:r w:rsidRPr="000E14E3">
              <w:rPr>
                <w:sz w:val="18"/>
                <w:szCs w:val="18"/>
              </w:rPr>
              <w:t>b) lhůta uvedená v čl. 8 odst. 1 se počítá ode dne zahájení obvyklého pobytu dotčené osoby na území Společenství.</w:t>
            </w:r>
          </w:p>
          <w:p w14:paraId="2B9F30E5" w14:textId="77777777" w:rsidR="0029523C" w:rsidRDefault="000E14E3" w:rsidP="00895518">
            <w:pPr>
              <w:jc w:val="both"/>
              <w:rPr>
                <w:sz w:val="18"/>
              </w:rPr>
            </w:pPr>
            <w:r w:rsidRPr="000E14E3">
              <w:rPr>
                <w:sz w:val="18"/>
                <w:szCs w:val="18"/>
              </w:rPr>
              <w:t>3. Osobní majetek je osvobozen od daně za podmínky, že osoba prohlásí, že skutečně zahájí obvyklý pobyt na území Společenství ve lhůtě, kterou stanoví příslušné orgány podle okolností. Tyto orgány mohou vyžadovat, aby bylo toto prohlášení spojeno se složením jistoty, jejíž formu a výši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5238E25"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10E9D3"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3E708F5"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14F9FE2" w14:textId="77777777" w:rsidR="0029523C" w:rsidRPr="000E4BA4" w:rsidRDefault="0029523C" w:rsidP="00895518">
            <w:pPr>
              <w:jc w:val="both"/>
              <w:rPr>
                <w:sz w:val="18"/>
              </w:rPr>
            </w:pPr>
            <w:r w:rsidRPr="000E4BA4">
              <w:rPr>
                <w:sz w:val="18"/>
              </w:rPr>
              <w:t>b) osobní majetek fyzických osob,</w:t>
            </w:r>
          </w:p>
          <w:p w14:paraId="66B564C3" w14:textId="77777777" w:rsidR="0029523C" w:rsidRPr="000E4BA4" w:rsidRDefault="0029523C" w:rsidP="00895518">
            <w:pPr>
              <w:jc w:val="both"/>
              <w:rPr>
                <w:sz w:val="18"/>
              </w:rPr>
            </w:pPr>
            <w:r w:rsidRPr="000E4BA4">
              <w:rPr>
                <w:sz w:val="18"/>
              </w:rPr>
              <w:t>1. které se stěhují ze zahraničí do tuzemska,</w:t>
            </w:r>
          </w:p>
          <w:p w14:paraId="57E76781" w14:textId="77777777" w:rsidR="0029523C" w:rsidRPr="000E4BA4" w:rsidRDefault="0029523C" w:rsidP="00895518">
            <w:pPr>
              <w:jc w:val="both"/>
              <w:rPr>
                <w:sz w:val="18"/>
              </w:rPr>
            </w:pPr>
            <w:r w:rsidRPr="000E4BA4">
              <w:rPr>
                <w:sz w:val="18"/>
              </w:rPr>
              <w:t>2. dovážený při příležitosti sňatku,</w:t>
            </w:r>
          </w:p>
          <w:p w14:paraId="637A9CEC"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E2FA80"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B0E881" w14:textId="77777777" w:rsidR="0029523C" w:rsidRDefault="0029523C" w:rsidP="00A35698">
            <w:pPr>
              <w:rPr>
                <w:sz w:val="18"/>
              </w:rPr>
            </w:pPr>
            <w:r>
              <w:rPr>
                <w:sz w:val="18"/>
              </w:rPr>
              <w:t>1</w:t>
            </w:r>
          </w:p>
        </w:tc>
      </w:tr>
      <w:tr w:rsidR="0029523C" w14:paraId="61F3BB7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8C76385" w14:textId="77777777" w:rsidR="0029523C" w:rsidRDefault="0029523C">
            <w:pPr>
              <w:rPr>
                <w:sz w:val="18"/>
              </w:rPr>
            </w:pPr>
            <w:r w:rsidRPr="00162B97">
              <w:rPr>
                <w:sz w:val="18"/>
                <w:szCs w:val="18"/>
              </w:rPr>
              <w:t>Článek 11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41AD9F" w14:textId="77777777" w:rsidR="0029523C" w:rsidRDefault="0029523C" w:rsidP="00895518">
            <w:pPr>
              <w:jc w:val="both"/>
              <w:rPr>
                <w:sz w:val="18"/>
              </w:rPr>
            </w:pPr>
            <w:r w:rsidRPr="00162B97">
              <w:rPr>
                <w:sz w:val="18"/>
                <w:szCs w:val="18"/>
              </w:rPr>
              <w:t>Příslušné orgány se mohou odchýlit od čl. 4 prvního pododstavce písm. a) a b), čl. 6 prvního pododstavce písm. c) a d) a článku 8, je-li dotčená osoba nucena přenést své obvyklé místo pobytu na území Společenství v důsledku mimořádných politických okolností.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6AE9176"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0F60DE"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303E802"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7E879E2" w14:textId="77777777" w:rsidR="0029523C" w:rsidRPr="000E4BA4" w:rsidRDefault="0029523C" w:rsidP="00895518">
            <w:pPr>
              <w:jc w:val="both"/>
              <w:rPr>
                <w:sz w:val="18"/>
              </w:rPr>
            </w:pPr>
            <w:r w:rsidRPr="000E4BA4">
              <w:rPr>
                <w:sz w:val="18"/>
              </w:rPr>
              <w:t>b) osobní majetek fyzických osob,</w:t>
            </w:r>
          </w:p>
          <w:p w14:paraId="7C988ED1" w14:textId="77777777" w:rsidR="0029523C" w:rsidRPr="000E4BA4" w:rsidRDefault="0029523C" w:rsidP="00895518">
            <w:pPr>
              <w:jc w:val="both"/>
              <w:rPr>
                <w:sz w:val="18"/>
              </w:rPr>
            </w:pPr>
            <w:r w:rsidRPr="000E4BA4">
              <w:rPr>
                <w:sz w:val="18"/>
              </w:rPr>
              <w:t>1. které se stěhují ze zahraničí do tuzemska,</w:t>
            </w:r>
          </w:p>
          <w:p w14:paraId="03ABDF37" w14:textId="77777777" w:rsidR="0029523C" w:rsidRPr="000E4BA4" w:rsidRDefault="0029523C" w:rsidP="00895518">
            <w:pPr>
              <w:jc w:val="both"/>
              <w:rPr>
                <w:sz w:val="18"/>
              </w:rPr>
            </w:pPr>
            <w:r w:rsidRPr="000E4BA4">
              <w:rPr>
                <w:sz w:val="18"/>
              </w:rPr>
              <w:t>2. dovážený při příležitosti sňatku,</w:t>
            </w:r>
          </w:p>
          <w:p w14:paraId="739EFB0C"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11F2CC"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9C4445" w14:textId="77777777" w:rsidR="0029523C" w:rsidRDefault="0029523C" w:rsidP="00A35698">
            <w:pPr>
              <w:rPr>
                <w:sz w:val="18"/>
              </w:rPr>
            </w:pPr>
            <w:r>
              <w:rPr>
                <w:sz w:val="18"/>
              </w:rPr>
              <w:t>1</w:t>
            </w:r>
          </w:p>
        </w:tc>
      </w:tr>
      <w:tr w:rsidR="0029523C" w14:paraId="2F796845"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E6BD178" w14:textId="77777777" w:rsidR="0029523C" w:rsidRPr="003B1F12" w:rsidRDefault="0029523C">
            <w:pPr>
              <w:rPr>
                <w:sz w:val="18"/>
                <w:szCs w:val="18"/>
              </w:rPr>
            </w:pPr>
            <w:r w:rsidRPr="00162B97">
              <w:rPr>
                <w:sz w:val="18"/>
                <w:szCs w:val="18"/>
              </w:rPr>
              <w:t>Článek 12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94FD17E" w14:textId="77777777" w:rsidR="003B1F12" w:rsidRPr="003B1F12" w:rsidRDefault="003B1F12" w:rsidP="00895518">
            <w:pPr>
              <w:ind w:right="72"/>
              <w:jc w:val="both"/>
              <w:rPr>
                <w:sz w:val="18"/>
                <w:szCs w:val="18"/>
              </w:rPr>
            </w:pPr>
            <w:r w:rsidRPr="003B1F12">
              <w:rPr>
                <w:sz w:val="18"/>
                <w:szCs w:val="18"/>
              </w:rPr>
              <w:t>1. Za podmínek stanovených v článcích 13 až 16 je od daně osvobozena výbava a vybavení domácnosti, včetně nového, osoby, která při příležitosti svého sňatku přenáší své obvyklé místo pobytu na území Společenství.</w:t>
            </w:r>
          </w:p>
          <w:p w14:paraId="3624B401" w14:textId="5350CF0D" w:rsidR="003B1F12" w:rsidRPr="003B1F12" w:rsidRDefault="003B1F12" w:rsidP="00895518">
            <w:pPr>
              <w:ind w:right="72"/>
              <w:jc w:val="both"/>
              <w:rPr>
                <w:sz w:val="18"/>
                <w:szCs w:val="18"/>
              </w:rPr>
            </w:pPr>
            <w:r w:rsidRPr="003B1F12">
              <w:rPr>
                <w:sz w:val="18"/>
                <w:szCs w:val="18"/>
              </w:rPr>
              <w:t>Od daně jsou osvobozeny rovněž dary obvykle darované při příležitosti sňatku, které osoba splňující podmínky uvedené v prvním pododstavci obdrží od osob s obvyklým místem pobytu mimo Společenství. Toto osvobození od daně se vztahuje na dary, jejichž hodnota nepřesahuje 200</w:t>
            </w:r>
            <w:r w:rsidR="0053177B">
              <w:rPr>
                <w:sz w:val="18"/>
                <w:szCs w:val="18"/>
              </w:rPr>
              <w:t> </w:t>
            </w:r>
            <w:r w:rsidRPr="003B1F12">
              <w:rPr>
                <w:sz w:val="18"/>
                <w:szCs w:val="18"/>
              </w:rPr>
              <w:t>EUR. Členské státy však mohou osvobodit od daně dary v hodnotě vyšší než 200 EUR, pokud hodnota žádného daru osvobozeného od daně nepřesahuje 1000 EUR.</w:t>
            </w:r>
          </w:p>
          <w:p w14:paraId="391A4D0D" w14:textId="77777777" w:rsidR="0029523C" w:rsidRDefault="003B1F12" w:rsidP="00895518">
            <w:pPr>
              <w:jc w:val="both"/>
              <w:rPr>
                <w:sz w:val="18"/>
              </w:rPr>
            </w:pPr>
            <w:r w:rsidRPr="003B1F12">
              <w:rPr>
                <w:sz w:val="18"/>
                <w:szCs w:val="18"/>
              </w:rPr>
              <w:t>2. Členské státy mohou vázat osvobození zboží uvedeného v odst. 1 prvním pododstavci od daně na podmínku, že z něj byla v zemi nebo na území původu nebo v zemi nebo na území odeslání vybrána obvyklá cla nebo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10AB886"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55CD7C"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DB901F7"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5D8D1421" w14:textId="77777777" w:rsidR="0029523C" w:rsidRPr="000E4BA4" w:rsidRDefault="0029523C" w:rsidP="00895518">
            <w:pPr>
              <w:jc w:val="both"/>
              <w:rPr>
                <w:sz w:val="18"/>
              </w:rPr>
            </w:pPr>
            <w:r w:rsidRPr="000E4BA4">
              <w:rPr>
                <w:sz w:val="18"/>
              </w:rPr>
              <w:t>b) osobní majetek fyzických osob,</w:t>
            </w:r>
          </w:p>
          <w:p w14:paraId="084A270F" w14:textId="77777777" w:rsidR="0029523C" w:rsidRPr="000E4BA4" w:rsidRDefault="0029523C" w:rsidP="00895518">
            <w:pPr>
              <w:jc w:val="both"/>
              <w:rPr>
                <w:sz w:val="18"/>
              </w:rPr>
            </w:pPr>
            <w:r w:rsidRPr="000E4BA4">
              <w:rPr>
                <w:sz w:val="18"/>
              </w:rPr>
              <w:t>1. které se stěhují ze zahraničí do tuzemska,</w:t>
            </w:r>
          </w:p>
          <w:p w14:paraId="1FC92199" w14:textId="77777777" w:rsidR="0029523C" w:rsidRPr="000E4BA4" w:rsidRDefault="0029523C" w:rsidP="00895518">
            <w:pPr>
              <w:jc w:val="both"/>
              <w:rPr>
                <w:sz w:val="18"/>
              </w:rPr>
            </w:pPr>
            <w:r w:rsidRPr="000E4BA4">
              <w:rPr>
                <w:sz w:val="18"/>
              </w:rPr>
              <w:t>2. dovážený při příležitosti sňatku,</w:t>
            </w:r>
          </w:p>
          <w:p w14:paraId="021AB870"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224999"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6E532A" w14:textId="77777777" w:rsidR="0029523C" w:rsidRDefault="0029523C" w:rsidP="00A35698">
            <w:pPr>
              <w:rPr>
                <w:sz w:val="18"/>
              </w:rPr>
            </w:pPr>
            <w:r>
              <w:rPr>
                <w:sz w:val="18"/>
              </w:rPr>
              <w:t>1</w:t>
            </w:r>
          </w:p>
        </w:tc>
      </w:tr>
      <w:tr w:rsidR="0029523C" w14:paraId="64AD58C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FA1FC33" w14:textId="77777777" w:rsidR="0029523C" w:rsidRDefault="0029523C">
            <w:pPr>
              <w:rPr>
                <w:sz w:val="18"/>
              </w:rPr>
            </w:pPr>
            <w:r w:rsidRPr="00162B97">
              <w:rPr>
                <w:sz w:val="18"/>
                <w:szCs w:val="18"/>
              </w:rPr>
              <w:t>Článek 1</w:t>
            </w:r>
            <w:r>
              <w:rPr>
                <w:sz w:val="18"/>
                <w:szCs w:val="18"/>
              </w:rPr>
              <w:t>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4552843" w14:textId="77777777" w:rsidR="0029523C" w:rsidRPr="00162B97" w:rsidRDefault="0029523C" w:rsidP="00895518">
            <w:pPr>
              <w:ind w:right="72"/>
              <w:jc w:val="both"/>
              <w:rPr>
                <w:sz w:val="18"/>
                <w:szCs w:val="18"/>
              </w:rPr>
            </w:pPr>
            <w:r w:rsidRPr="00162B97">
              <w:rPr>
                <w:sz w:val="18"/>
                <w:szCs w:val="18"/>
              </w:rPr>
              <w:t>Osvobození zboží od daně lze poskytnout pouze osobě, která</w:t>
            </w:r>
          </w:p>
          <w:p w14:paraId="31F67638" w14:textId="77777777" w:rsidR="0029523C" w:rsidRPr="00162B97" w:rsidRDefault="0029523C" w:rsidP="00895518">
            <w:pPr>
              <w:ind w:right="72"/>
              <w:jc w:val="both"/>
              <w:rPr>
                <w:sz w:val="18"/>
                <w:szCs w:val="18"/>
              </w:rPr>
            </w:pPr>
            <w:r w:rsidRPr="00162B97">
              <w:rPr>
                <w:sz w:val="18"/>
                <w:szCs w:val="18"/>
              </w:rPr>
              <w:t>a) měla obvyklé místo pobytu mimo Společenství nepřetržitě po dobu nejméně dvanácti měsíců;</w:t>
            </w:r>
          </w:p>
          <w:p w14:paraId="5722210D" w14:textId="77777777" w:rsidR="0029523C" w:rsidRPr="00162B97" w:rsidRDefault="0029523C" w:rsidP="00895518">
            <w:pPr>
              <w:ind w:right="72"/>
              <w:jc w:val="both"/>
              <w:rPr>
                <w:sz w:val="18"/>
                <w:szCs w:val="18"/>
              </w:rPr>
            </w:pPr>
            <w:r w:rsidRPr="00162B97">
              <w:rPr>
                <w:sz w:val="18"/>
                <w:szCs w:val="18"/>
              </w:rPr>
              <w:t>b) předloží doklad o uzavření sňatku.</w:t>
            </w:r>
          </w:p>
          <w:p w14:paraId="535AE057" w14:textId="77777777" w:rsidR="0029523C" w:rsidRDefault="0029523C" w:rsidP="00895518">
            <w:pPr>
              <w:jc w:val="both"/>
              <w:rPr>
                <w:sz w:val="18"/>
              </w:rPr>
            </w:pPr>
            <w:r w:rsidRPr="00162B97">
              <w:rPr>
                <w:sz w:val="18"/>
                <w:szCs w:val="18"/>
              </w:rPr>
              <w:t>Z tohoto pravidla však lze povolit výjimku za podmínky, že tato osoba prokáže, že měla v úmyslu zdržovat se mimo Společenství po dobu nejméně dvanácti měsíců</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05D43AB"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F9DDB2"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0BAE90E"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D8B8D70" w14:textId="77777777" w:rsidR="0029523C" w:rsidRPr="000E4BA4" w:rsidRDefault="0029523C" w:rsidP="00895518">
            <w:pPr>
              <w:jc w:val="both"/>
              <w:rPr>
                <w:sz w:val="18"/>
              </w:rPr>
            </w:pPr>
            <w:r w:rsidRPr="000E4BA4">
              <w:rPr>
                <w:sz w:val="18"/>
              </w:rPr>
              <w:t>b) osobní majetek fyzických osob,</w:t>
            </w:r>
          </w:p>
          <w:p w14:paraId="3DBDC2E0" w14:textId="77777777" w:rsidR="0029523C" w:rsidRPr="000E4BA4" w:rsidRDefault="0029523C" w:rsidP="00895518">
            <w:pPr>
              <w:jc w:val="both"/>
              <w:rPr>
                <w:sz w:val="18"/>
              </w:rPr>
            </w:pPr>
            <w:r w:rsidRPr="000E4BA4">
              <w:rPr>
                <w:sz w:val="18"/>
              </w:rPr>
              <w:t>1. které se stěhují ze zahraničí do tuzemska,</w:t>
            </w:r>
          </w:p>
          <w:p w14:paraId="33E9E644" w14:textId="77777777" w:rsidR="0029523C" w:rsidRPr="000E4BA4" w:rsidRDefault="0029523C" w:rsidP="00895518">
            <w:pPr>
              <w:jc w:val="both"/>
              <w:rPr>
                <w:sz w:val="18"/>
              </w:rPr>
            </w:pPr>
            <w:r w:rsidRPr="000E4BA4">
              <w:rPr>
                <w:sz w:val="18"/>
              </w:rPr>
              <w:t>2. dovážený při příležitosti sňatku,</w:t>
            </w:r>
          </w:p>
          <w:p w14:paraId="2F337ED8"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95EA86"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531083" w14:textId="77777777" w:rsidR="0029523C" w:rsidRDefault="0029523C" w:rsidP="00A35698">
            <w:pPr>
              <w:rPr>
                <w:sz w:val="18"/>
              </w:rPr>
            </w:pPr>
            <w:r>
              <w:rPr>
                <w:sz w:val="18"/>
              </w:rPr>
              <w:t>1</w:t>
            </w:r>
          </w:p>
        </w:tc>
      </w:tr>
      <w:tr w:rsidR="0029523C" w14:paraId="772C4AAB"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933359C" w14:textId="77777777" w:rsidR="0029523C" w:rsidRDefault="0029523C">
            <w:pPr>
              <w:rPr>
                <w:sz w:val="18"/>
              </w:rPr>
            </w:pPr>
            <w:r w:rsidRPr="00162B97">
              <w:rPr>
                <w:sz w:val="18"/>
                <w:szCs w:val="18"/>
              </w:rPr>
              <w:t>Článek 14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C9C9CC7" w14:textId="77777777" w:rsidR="0029523C" w:rsidRDefault="0029523C" w:rsidP="00895518">
            <w:pPr>
              <w:jc w:val="both"/>
              <w:rPr>
                <w:sz w:val="18"/>
              </w:rPr>
            </w:pPr>
            <w:r w:rsidRPr="00162B97">
              <w:rPr>
                <w:sz w:val="18"/>
                <w:szCs w:val="18"/>
              </w:rPr>
              <w:t>Od daně nejsou osvobozeny alkoholické výrobky ani tabák a tabákové výrobky</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F3768D7"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BDE556"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F13D6ED"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7293544" w14:textId="77777777" w:rsidR="0029523C" w:rsidRPr="000E4BA4" w:rsidRDefault="0029523C" w:rsidP="00895518">
            <w:pPr>
              <w:jc w:val="both"/>
              <w:rPr>
                <w:sz w:val="18"/>
              </w:rPr>
            </w:pPr>
            <w:r w:rsidRPr="000E4BA4">
              <w:rPr>
                <w:sz w:val="18"/>
              </w:rPr>
              <w:t>b) osobní majetek fyzických osob,</w:t>
            </w:r>
          </w:p>
          <w:p w14:paraId="22ED2C26" w14:textId="77777777" w:rsidR="0029523C" w:rsidRPr="000E4BA4" w:rsidRDefault="0029523C" w:rsidP="00895518">
            <w:pPr>
              <w:jc w:val="both"/>
              <w:rPr>
                <w:sz w:val="18"/>
              </w:rPr>
            </w:pPr>
            <w:r w:rsidRPr="000E4BA4">
              <w:rPr>
                <w:sz w:val="18"/>
              </w:rPr>
              <w:t>1. které se stěhují ze zahraničí do tuzemska,</w:t>
            </w:r>
          </w:p>
          <w:p w14:paraId="7FC37B5A" w14:textId="77777777" w:rsidR="0029523C" w:rsidRPr="000E4BA4" w:rsidRDefault="0029523C" w:rsidP="00895518">
            <w:pPr>
              <w:jc w:val="both"/>
              <w:rPr>
                <w:sz w:val="18"/>
              </w:rPr>
            </w:pPr>
            <w:r w:rsidRPr="000E4BA4">
              <w:rPr>
                <w:sz w:val="18"/>
              </w:rPr>
              <w:t>2. dovážený při příležitosti sňatku,</w:t>
            </w:r>
          </w:p>
          <w:p w14:paraId="09602BD4"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7E0881"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192851" w14:textId="77777777" w:rsidR="0029523C" w:rsidRDefault="0029523C" w:rsidP="00A35698">
            <w:pPr>
              <w:rPr>
                <w:sz w:val="18"/>
              </w:rPr>
            </w:pPr>
            <w:r>
              <w:rPr>
                <w:sz w:val="18"/>
              </w:rPr>
              <w:t>1</w:t>
            </w:r>
          </w:p>
        </w:tc>
      </w:tr>
      <w:tr w:rsidR="0029523C" w14:paraId="26ABC6A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9397882" w14:textId="77777777" w:rsidR="0029523C" w:rsidRPr="003B1F12" w:rsidRDefault="0029523C">
            <w:pPr>
              <w:rPr>
                <w:sz w:val="18"/>
                <w:szCs w:val="18"/>
              </w:rPr>
            </w:pPr>
            <w:r w:rsidRPr="00162B97">
              <w:rPr>
                <w:sz w:val="18"/>
                <w:szCs w:val="18"/>
              </w:rPr>
              <w:t>Článek 15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CD103D8" w14:textId="77777777" w:rsidR="003B1F12" w:rsidRPr="003B1F12" w:rsidRDefault="003B1F12" w:rsidP="00895518">
            <w:pPr>
              <w:ind w:right="72"/>
              <w:jc w:val="both"/>
              <w:rPr>
                <w:sz w:val="18"/>
                <w:szCs w:val="18"/>
              </w:rPr>
            </w:pPr>
            <w:r w:rsidRPr="003B1F12">
              <w:rPr>
                <w:sz w:val="18"/>
                <w:szCs w:val="18"/>
              </w:rPr>
              <w:t>1. Kromě mimořádných okolností je osvobozeno od daně zboží trvale dovezené</w:t>
            </w:r>
          </w:p>
          <w:p w14:paraId="698D4F9B" w14:textId="77777777" w:rsidR="003B1F12" w:rsidRPr="003B1F12" w:rsidRDefault="003B1F12" w:rsidP="00895518">
            <w:pPr>
              <w:ind w:right="72"/>
              <w:jc w:val="both"/>
              <w:rPr>
                <w:sz w:val="18"/>
                <w:szCs w:val="18"/>
              </w:rPr>
            </w:pPr>
            <w:r w:rsidRPr="003B1F12">
              <w:rPr>
                <w:sz w:val="18"/>
                <w:szCs w:val="18"/>
              </w:rPr>
              <w:t>a) nejdříve dva měsíce před předpokládaným dnem sňatku a</w:t>
            </w:r>
          </w:p>
          <w:p w14:paraId="6D33DADA" w14:textId="77777777" w:rsidR="003B1F12" w:rsidRPr="003B1F12" w:rsidRDefault="003B1F12" w:rsidP="00895518">
            <w:pPr>
              <w:ind w:right="72"/>
              <w:jc w:val="both"/>
              <w:rPr>
                <w:sz w:val="18"/>
                <w:szCs w:val="18"/>
              </w:rPr>
            </w:pPr>
            <w:r w:rsidRPr="003B1F12">
              <w:rPr>
                <w:sz w:val="18"/>
                <w:szCs w:val="18"/>
              </w:rPr>
              <w:t>b) nejpozději čtyři měsíce po dni sňatku.</w:t>
            </w:r>
          </w:p>
          <w:p w14:paraId="795FCC76" w14:textId="77777777" w:rsidR="003B1F12" w:rsidRPr="003B1F12" w:rsidRDefault="003B1F12" w:rsidP="00895518">
            <w:pPr>
              <w:ind w:right="72"/>
              <w:jc w:val="both"/>
              <w:rPr>
                <w:sz w:val="18"/>
                <w:szCs w:val="18"/>
              </w:rPr>
            </w:pPr>
            <w:r w:rsidRPr="003B1F12">
              <w:rPr>
                <w:sz w:val="18"/>
                <w:szCs w:val="18"/>
              </w:rPr>
              <w:t>V případě uvedeném v prvním pododstavci písm. a) může být osvobození od daně podmíněno složením přiměřené jistoty, jejíž formu a výši stanoví příslušné orgány.</w:t>
            </w:r>
          </w:p>
          <w:p w14:paraId="6B33C107" w14:textId="77777777" w:rsidR="0029523C" w:rsidRDefault="003B1F12" w:rsidP="00895518">
            <w:pPr>
              <w:jc w:val="both"/>
              <w:rPr>
                <w:sz w:val="18"/>
              </w:rPr>
            </w:pPr>
            <w:r w:rsidRPr="003B1F12">
              <w:rPr>
                <w:sz w:val="18"/>
                <w:szCs w:val="18"/>
              </w:rPr>
              <w:t>2. Zboží osvobozené od daně může být ve lhůtě uvedené v odstavci 1 dovezeno najednou nebo postupně.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B81149E"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00BA9A"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103918B"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0F3550B" w14:textId="77777777" w:rsidR="0029523C" w:rsidRPr="000E4BA4" w:rsidRDefault="0029523C" w:rsidP="00895518">
            <w:pPr>
              <w:jc w:val="both"/>
              <w:rPr>
                <w:sz w:val="18"/>
              </w:rPr>
            </w:pPr>
            <w:r w:rsidRPr="000E4BA4">
              <w:rPr>
                <w:sz w:val="18"/>
              </w:rPr>
              <w:t>b) osobní majetek fyzických osob,</w:t>
            </w:r>
          </w:p>
          <w:p w14:paraId="62124EC7" w14:textId="77777777" w:rsidR="0029523C" w:rsidRPr="000E4BA4" w:rsidRDefault="0029523C" w:rsidP="00895518">
            <w:pPr>
              <w:jc w:val="both"/>
              <w:rPr>
                <w:sz w:val="18"/>
              </w:rPr>
            </w:pPr>
            <w:r w:rsidRPr="000E4BA4">
              <w:rPr>
                <w:sz w:val="18"/>
              </w:rPr>
              <w:t>1. které se stěhují ze zahraničí do tuzemska,</w:t>
            </w:r>
          </w:p>
          <w:p w14:paraId="73650294" w14:textId="77777777" w:rsidR="0029523C" w:rsidRPr="000E4BA4" w:rsidRDefault="0029523C" w:rsidP="00895518">
            <w:pPr>
              <w:jc w:val="both"/>
              <w:rPr>
                <w:sz w:val="18"/>
              </w:rPr>
            </w:pPr>
            <w:r w:rsidRPr="000E4BA4">
              <w:rPr>
                <w:sz w:val="18"/>
              </w:rPr>
              <w:t>2. dovážený při příležitosti sňatku,</w:t>
            </w:r>
          </w:p>
          <w:p w14:paraId="0520E340"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ACEE9"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A0B77A" w14:textId="77777777" w:rsidR="0029523C" w:rsidRDefault="0029523C" w:rsidP="00A35698">
            <w:pPr>
              <w:rPr>
                <w:sz w:val="18"/>
              </w:rPr>
            </w:pPr>
            <w:r>
              <w:rPr>
                <w:sz w:val="18"/>
              </w:rPr>
              <w:t>1</w:t>
            </w:r>
          </w:p>
        </w:tc>
      </w:tr>
      <w:tr w:rsidR="0029523C" w14:paraId="684ED37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6F177FF" w14:textId="77777777" w:rsidR="0029523C" w:rsidRPr="003B1F12" w:rsidRDefault="0029523C">
            <w:pPr>
              <w:rPr>
                <w:sz w:val="18"/>
                <w:szCs w:val="18"/>
              </w:rPr>
            </w:pPr>
            <w:r w:rsidRPr="00162B97">
              <w:rPr>
                <w:sz w:val="18"/>
                <w:szCs w:val="18"/>
              </w:rPr>
              <w:t>Článek 16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8953E5E" w14:textId="77777777" w:rsidR="003B1F12" w:rsidRPr="003B1F12" w:rsidRDefault="003B1F12" w:rsidP="00895518">
            <w:pPr>
              <w:jc w:val="both"/>
              <w:rPr>
                <w:sz w:val="18"/>
                <w:szCs w:val="18"/>
              </w:rPr>
            </w:pPr>
            <w:r w:rsidRPr="003B1F12">
              <w:rPr>
                <w:sz w:val="18"/>
                <w:szCs w:val="18"/>
              </w:rPr>
              <w:t>1. Až do uplynutí lhůty dvanácti měsíců ode dne přijetí celního prohlášení ke konečnému dovozu nesmí být osobní majetek zapůjčen, zastaven, pronajat ani převeden za úplatu nebo bezúplatně, aniž by o tom byly příslušné orgány předem informovány.</w:t>
            </w:r>
          </w:p>
          <w:p w14:paraId="30864FA0" w14:textId="77777777" w:rsidR="0029523C" w:rsidRDefault="003B1F12" w:rsidP="00895518">
            <w:pPr>
              <w:jc w:val="both"/>
              <w:rPr>
                <w:sz w:val="18"/>
              </w:rPr>
            </w:pPr>
            <w:r w:rsidRPr="003B1F12">
              <w:rPr>
                <w:sz w:val="18"/>
                <w:szCs w:val="18"/>
              </w:rPr>
              <w:t>2. Při výpůjčce, zástavě, pronájmu nebo převodu uskutečněnými před uplynutím lhůty uvedené v odstavci 1 se na dotyčný majetek uplatní DPH podle sazby platné ke dni výpůjčky, zástavy, nájmu nebo převodu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BA97ECC" w14:textId="77777777" w:rsidR="0029523C" w:rsidRDefault="0029523C"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723180" w14:textId="77777777" w:rsidR="0029523C" w:rsidRDefault="0029523C"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7E1C9B9" w14:textId="77777777" w:rsidR="0029523C" w:rsidRPr="000E4BA4" w:rsidRDefault="0029523C"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C04B054" w14:textId="77777777" w:rsidR="0029523C" w:rsidRPr="000E4BA4" w:rsidRDefault="0029523C" w:rsidP="00895518">
            <w:pPr>
              <w:jc w:val="both"/>
              <w:rPr>
                <w:sz w:val="18"/>
              </w:rPr>
            </w:pPr>
            <w:r w:rsidRPr="000E4BA4">
              <w:rPr>
                <w:sz w:val="18"/>
              </w:rPr>
              <w:t>b) osobní majetek fyzických osob,</w:t>
            </w:r>
          </w:p>
          <w:p w14:paraId="2AED2C22" w14:textId="77777777" w:rsidR="0029523C" w:rsidRPr="000E4BA4" w:rsidRDefault="0029523C" w:rsidP="00895518">
            <w:pPr>
              <w:jc w:val="both"/>
              <w:rPr>
                <w:sz w:val="18"/>
              </w:rPr>
            </w:pPr>
            <w:r w:rsidRPr="000E4BA4">
              <w:rPr>
                <w:sz w:val="18"/>
              </w:rPr>
              <w:t>1. které se stěhují ze zahraničí do tuzemska,</w:t>
            </w:r>
          </w:p>
          <w:p w14:paraId="67C2CEDE" w14:textId="77777777" w:rsidR="0029523C" w:rsidRPr="000E4BA4" w:rsidRDefault="0029523C" w:rsidP="00895518">
            <w:pPr>
              <w:jc w:val="both"/>
              <w:rPr>
                <w:sz w:val="18"/>
              </w:rPr>
            </w:pPr>
            <w:r w:rsidRPr="000E4BA4">
              <w:rPr>
                <w:sz w:val="18"/>
              </w:rPr>
              <w:t>2. dovážený při příležitosti sňatku,</w:t>
            </w:r>
          </w:p>
          <w:p w14:paraId="37871588" w14:textId="77777777" w:rsidR="0029523C" w:rsidRPr="00CA6B2B" w:rsidRDefault="0029523C"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51D80C" w14:textId="77777777" w:rsidR="0029523C" w:rsidRDefault="0029523C"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DA35CD" w14:textId="77777777" w:rsidR="0029523C" w:rsidRDefault="0029523C" w:rsidP="00A35698">
            <w:pPr>
              <w:rPr>
                <w:sz w:val="18"/>
              </w:rPr>
            </w:pPr>
            <w:r>
              <w:rPr>
                <w:sz w:val="18"/>
              </w:rPr>
              <w:t>1</w:t>
            </w:r>
          </w:p>
        </w:tc>
      </w:tr>
      <w:tr w:rsidR="00C273E0" w14:paraId="571AEC55"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313357A" w14:textId="77777777" w:rsidR="00C273E0" w:rsidRDefault="00C273E0">
            <w:pPr>
              <w:rPr>
                <w:sz w:val="18"/>
              </w:rPr>
            </w:pPr>
            <w:r w:rsidRPr="00162B97">
              <w:rPr>
                <w:sz w:val="18"/>
                <w:szCs w:val="18"/>
              </w:rPr>
              <w:t>Článek 17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2F75A79" w14:textId="77777777" w:rsidR="00C273E0" w:rsidRDefault="00C273E0" w:rsidP="00895518">
            <w:pPr>
              <w:jc w:val="both"/>
              <w:rPr>
                <w:sz w:val="18"/>
              </w:rPr>
            </w:pPr>
            <w:r w:rsidRPr="00162B97">
              <w:rPr>
                <w:sz w:val="18"/>
                <w:szCs w:val="18"/>
              </w:rPr>
              <w:t xml:space="preserve">Za podmínek stanovených v článcích 18, </w:t>
            </w:r>
            <w:smartTag w:uri="urn:schemas-microsoft-com:office:smarttags" w:element="metricconverter">
              <w:smartTagPr>
                <w:attr w:name="ProductID" w:val="19 a"/>
              </w:smartTagPr>
              <w:r w:rsidRPr="00162B97">
                <w:rPr>
                  <w:sz w:val="18"/>
                  <w:szCs w:val="18"/>
                </w:rPr>
                <w:t>19 a</w:t>
              </w:r>
            </w:smartTag>
            <w:r w:rsidRPr="00162B97">
              <w:rPr>
                <w:sz w:val="18"/>
                <w:szCs w:val="18"/>
              </w:rPr>
              <w:t xml:space="preserve"> 20 je od daně osvobozen osobní majetek, který fyzická osoba s obvyklým místem pobytu ve Společenství nabyla děděním ze zákona nebo ze závěti.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6567C91"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F5B1C1"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2B0F2E2"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962A3A9" w14:textId="77777777" w:rsidR="00C273E0" w:rsidRPr="000E4BA4" w:rsidRDefault="00C273E0" w:rsidP="00895518">
            <w:pPr>
              <w:jc w:val="both"/>
              <w:rPr>
                <w:sz w:val="18"/>
              </w:rPr>
            </w:pPr>
            <w:r w:rsidRPr="000E4BA4">
              <w:rPr>
                <w:sz w:val="18"/>
              </w:rPr>
              <w:t>b) osobní majetek fyzických osob,</w:t>
            </w:r>
          </w:p>
          <w:p w14:paraId="082D8940" w14:textId="77777777" w:rsidR="00C273E0" w:rsidRPr="000E4BA4" w:rsidRDefault="00C273E0" w:rsidP="00895518">
            <w:pPr>
              <w:jc w:val="both"/>
              <w:rPr>
                <w:sz w:val="18"/>
              </w:rPr>
            </w:pPr>
            <w:r w:rsidRPr="000E4BA4">
              <w:rPr>
                <w:sz w:val="18"/>
              </w:rPr>
              <w:t>1. které se stěhují ze zahraničí do tuzemska,</w:t>
            </w:r>
          </w:p>
          <w:p w14:paraId="55F72395" w14:textId="77777777" w:rsidR="00C273E0" w:rsidRPr="000E4BA4" w:rsidRDefault="00C273E0" w:rsidP="00895518">
            <w:pPr>
              <w:jc w:val="both"/>
              <w:rPr>
                <w:sz w:val="18"/>
              </w:rPr>
            </w:pPr>
            <w:r w:rsidRPr="000E4BA4">
              <w:rPr>
                <w:sz w:val="18"/>
              </w:rPr>
              <w:t>2. dovážený při příležitosti sňatku,</w:t>
            </w:r>
          </w:p>
          <w:p w14:paraId="051CE1FA"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15D4F0"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96DFF8" w14:textId="77777777" w:rsidR="00C273E0" w:rsidRDefault="00C273E0" w:rsidP="00A35698">
            <w:pPr>
              <w:rPr>
                <w:sz w:val="18"/>
              </w:rPr>
            </w:pPr>
            <w:r>
              <w:rPr>
                <w:sz w:val="18"/>
              </w:rPr>
              <w:t>1</w:t>
            </w:r>
          </w:p>
        </w:tc>
      </w:tr>
      <w:tr w:rsidR="00C273E0" w14:paraId="51C893A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EE95E68" w14:textId="77777777" w:rsidR="00C273E0" w:rsidRDefault="00C273E0">
            <w:pPr>
              <w:rPr>
                <w:sz w:val="18"/>
              </w:rPr>
            </w:pPr>
            <w:r w:rsidRPr="00162B97">
              <w:rPr>
                <w:sz w:val="18"/>
                <w:szCs w:val="18"/>
              </w:rPr>
              <w:t>Článek 18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9D79A58" w14:textId="77777777" w:rsidR="00C273E0" w:rsidRPr="00162B97" w:rsidRDefault="00C273E0" w:rsidP="00895518">
            <w:pPr>
              <w:ind w:right="72"/>
              <w:jc w:val="both"/>
              <w:rPr>
                <w:sz w:val="18"/>
                <w:szCs w:val="18"/>
              </w:rPr>
            </w:pPr>
            <w:r w:rsidRPr="00162B97">
              <w:rPr>
                <w:sz w:val="18"/>
                <w:szCs w:val="18"/>
              </w:rPr>
              <w:t>Od daně nejsou osvobozeny</w:t>
            </w:r>
          </w:p>
          <w:p w14:paraId="7F48DE48" w14:textId="77777777" w:rsidR="00C273E0" w:rsidRPr="00162B97" w:rsidRDefault="00C273E0" w:rsidP="00895518">
            <w:pPr>
              <w:ind w:right="72"/>
              <w:jc w:val="both"/>
              <w:rPr>
                <w:sz w:val="18"/>
                <w:szCs w:val="18"/>
              </w:rPr>
            </w:pPr>
            <w:r w:rsidRPr="00162B97">
              <w:rPr>
                <w:sz w:val="18"/>
                <w:szCs w:val="18"/>
              </w:rPr>
              <w:t>a) alkoholické výrobky;</w:t>
            </w:r>
          </w:p>
          <w:p w14:paraId="298478D4" w14:textId="77777777" w:rsidR="00C273E0" w:rsidRPr="00162B97" w:rsidRDefault="00C273E0" w:rsidP="00895518">
            <w:pPr>
              <w:ind w:right="72"/>
              <w:jc w:val="both"/>
              <w:rPr>
                <w:sz w:val="18"/>
                <w:szCs w:val="18"/>
              </w:rPr>
            </w:pPr>
            <w:r w:rsidRPr="00162B97">
              <w:rPr>
                <w:sz w:val="18"/>
                <w:szCs w:val="18"/>
              </w:rPr>
              <w:t>b) tabák a tabákové výrobky;</w:t>
            </w:r>
          </w:p>
          <w:p w14:paraId="5A1C1C7B" w14:textId="77777777" w:rsidR="00C273E0" w:rsidRPr="00162B97" w:rsidRDefault="00C273E0" w:rsidP="00895518">
            <w:pPr>
              <w:ind w:right="72"/>
              <w:jc w:val="both"/>
              <w:rPr>
                <w:sz w:val="18"/>
                <w:szCs w:val="18"/>
              </w:rPr>
            </w:pPr>
            <w:r w:rsidRPr="00162B97">
              <w:rPr>
                <w:sz w:val="18"/>
                <w:szCs w:val="18"/>
              </w:rPr>
              <w:t>c) dopravní prostředky k obchodnímu použití;</w:t>
            </w:r>
          </w:p>
          <w:p w14:paraId="037D6EC2" w14:textId="77777777" w:rsidR="00C273E0" w:rsidRPr="00162B97" w:rsidRDefault="00C273E0" w:rsidP="00895518">
            <w:pPr>
              <w:ind w:right="72"/>
              <w:jc w:val="both"/>
              <w:rPr>
                <w:sz w:val="18"/>
                <w:szCs w:val="18"/>
              </w:rPr>
            </w:pPr>
            <w:r w:rsidRPr="00162B97">
              <w:rPr>
                <w:sz w:val="18"/>
                <w:szCs w:val="18"/>
              </w:rPr>
              <w:t>d) předměty použitelné při výkonu povolání jiné než přenosné nástroje a přístroje, které byly nezbytné k výkonu povolání zesnulého;</w:t>
            </w:r>
          </w:p>
          <w:p w14:paraId="7E0EB44E" w14:textId="77777777" w:rsidR="00C273E0" w:rsidRPr="00162B97" w:rsidRDefault="00C273E0" w:rsidP="00895518">
            <w:pPr>
              <w:ind w:right="72"/>
              <w:jc w:val="both"/>
              <w:rPr>
                <w:sz w:val="18"/>
                <w:szCs w:val="18"/>
              </w:rPr>
            </w:pPr>
            <w:r w:rsidRPr="00162B97">
              <w:rPr>
                <w:sz w:val="18"/>
                <w:szCs w:val="18"/>
              </w:rPr>
              <w:t>e) zásoby surovin, hotových výrobků a polotovarů;</w:t>
            </w:r>
          </w:p>
          <w:p w14:paraId="15281E82" w14:textId="77777777" w:rsidR="00C273E0" w:rsidRDefault="00C273E0" w:rsidP="00895518">
            <w:pPr>
              <w:jc w:val="both"/>
              <w:rPr>
                <w:sz w:val="18"/>
              </w:rPr>
            </w:pPr>
            <w:r w:rsidRPr="00162B97">
              <w:rPr>
                <w:sz w:val="18"/>
                <w:szCs w:val="18"/>
              </w:rPr>
              <w:t>f) živý inventář a zásoby zemědělských produktů přesahující množství odpovídající běžnému zásobení rodiny.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F27129B" w14:textId="77777777" w:rsidR="00C273E0" w:rsidRDefault="00C273E0"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0192AF" w14:textId="77777777" w:rsidR="00C273E0" w:rsidRDefault="00C273E0"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651D44" w14:textId="77777777" w:rsidR="00C273E0" w:rsidRPr="000E4BA4" w:rsidRDefault="00C273E0"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3E207D70" w14:textId="77777777" w:rsidR="00C273E0" w:rsidRPr="000E4BA4" w:rsidRDefault="00C273E0" w:rsidP="00895518">
            <w:pPr>
              <w:jc w:val="both"/>
              <w:rPr>
                <w:sz w:val="18"/>
              </w:rPr>
            </w:pPr>
            <w:r w:rsidRPr="000E4BA4">
              <w:rPr>
                <w:sz w:val="18"/>
              </w:rPr>
              <w:t>b) osobní majetek fyzických osob,</w:t>
            </w:r>
          </w:p>
          <w:p w14:paraId="7F791351" w14:textId="77777777" w:rsidR="00C273E0" w:rsidRPr="000E4BA4" w:rsidRDefault="00C273E0" w:rsidP="00895518">
            <w:pPr>
              <w:jc w:val="both"/>
              <w:rPr>
                <w:sz w:val="18"/>
              </w:rPr>
            </w:pPr>
            <w:r w:rsidRPr="000E4BA4">
              <w:rPr>
                <w:sz w:val="18"/>
              </w:rPr>
              <w:t>1. které se stěhují ze zahraničí do tuzemska,</w:t>
            </w:r>
          </w:p>
          <w:p w14:paraId="62E6FE43" w14:textId="77777777" w:rsidR="00C273E0" w:rsidRPr="000E4BA4" w:rsidRDefault="00C273E0" w:rsidP="00895518">
            <w:pPr>
              <w:jc w:val="both"/>
              <w:rPr>
                <w:sz w:val="18"/>
              </w:rPr>
            </w:pPr>
            <w:r w:rsidRPr="000E4BA4">
              <w:rPr>
                <w:sz w:val="18"/>
              </w:rPr>
              <w:t>2. dovážený při příležitosti sňatku,</w:t>
            </w:r>
          </w:p>
          <w:p w14:paraId="52B549A6" w14:textId="77777777" w:rsidR="00C273E0" w:rsidRPr="00CA6B2B" w:rsidRDefault="00C273E0"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74212" w14:textId="77777777" w:rsidR="00C273E0" w:rsidRDefault="00C273E0"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0E5B12" w14:textId="77777777" w:rsidR="00C273E0" w:rsidRDefault="00C273E0" w:rsidP="00A35698">
            <w:pPr>
              <w:rPr>
                <w:sz w:val="18"/>
              </w:rPr>
            </w:pPr>
            <w:r>
              <w:rPr>
                <w:sz w:val="18"/>
              </w:rPr>
              <w:t>1</w:t>
            </w:r>
          </w:p>
        </w:tc>
      </w:tr>
      <w:tr w:rsidR="00E70583" w14:paraId="0974BE2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6D5973C" w14:textId="77777777" w:rsidR="00E70583" w:rsidRPr="00E70583" w:rsidRDefault="00E70583">
            <w:pPr>
              <w:rPr>
                <w:sz w:val="18"/>
                <w:szCs w:val="18"/>
              </w:rPr>
            </w:pPr>
            <w:r w:rsidRPr="00162B97">
              <w:rPr>
                <w:sz w:val="18"/>
                <w:szCs w:val="18"/>
              </w:rPr>
              <w:t>Článek 19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B178E4C" w14:textId="77777777" w:rsidR="00E70583" w:rsidRPr="00162B97" w:rsidRDefault="00E70583" w:rsidP="00895518">
            <w:pPr>
              <w:ind w:right="72"/>
              <w:jc w:val="both"/>
              <w:rPr>
                <w:sz w:val="18"/>
                <w:szCs w:val="18"/>
              </w:rPr>
            </w:pPr>
            <w:r>
              <w:rPr>
                <w:sz w:val="18"/>
                <w:szCs w:val="18"/>
              </w:rPr>
              <w:t xml:space="preserve">1. </w:t>
            </w:r>
            <w:r w:rsidRPr="00162B97">
              <w:rPr>
                <w:sz w:val="18"/>
                <w:szCs w:val="18"/>
              </w:rPr>
              <w:t>Osobní majetek je osvobozen od daně, je-li trvale dovezen ve lhůtě dvou let ode dne nabytí dědických práv k tomuto majetku (konečného rozhodnutí o pozůstalosti).</w:t>
            </w:r>
          </w:p>
          <w:p w14:paraId="71BAC79B" w14:textId="77777777" w:rsidR="00E70583" w:rsidRDefault="00E70583" w:rsidP="00895518">
            <w:pPr>
              <w:jc w:val="both"/>
              <w:rPr>
                <w:sz w:val="18"/>
                <w:szCs w:val="18"/>
              </w:rPr>
            </w:pPr>
            <w:r w:rsidRPr="00162B97">
              <w:rPr>
                <w:sz w:val="18"/>
                <w:szCs w:val="18"/>
              </w:rPr>
              <w:t>Z důvodu mimořádných okolností však mohou příslušné orgány tuto lhůtu prodloužit.</w:t>
            </w:r>
          </w:p>
          <w:p w14:paraId="258888E2" w14:textId="77777777" w:rsidR="00E70583" w:rsidRDefault="00E70583" w:rsidP="00895518">
            <w:pPr>
              <w:jc w:val="both"/>
              <w:rPr>
                <w:sz w:val="18"/>
              </w:rPr>
            </w:pPr>
            <w:r>
              <w:rPr>
                <w:sz w:val="18"/>
                <w:szCs w:val="18"/>
              </w:rPr>
              <w:t xml:space="preserve">2. </w:t>
            </w:r>
            <w:r w:rsidRPr="00162B97">
              <w:rPr>
                <w:sz w:val="18"/>
                <w:szCs w:val="18"/>
              </w:rPr>
              <w:t>Osobní majetek může být ve lhůtě uvedené v odstavci 1 dovezen najednou nebo postupně.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1F81E72" w14:textId="77777777" w:rsidR="00E70583" w:rsidRDefault="00E70583" w:rsidP="00E70583">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4B4D0" w14:textId="77777777" w:rsidR="00E70583" w:rsidRDefault="00E70583" w:rsidP="00E70583">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D894848" w14:textId="77777777" w:rsidR="00E70583" w:rsidRPr="000E4BA4" w:rsidRDefault="00E70583"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6A6F642" w14:textId="77777777" w:rsidR="00E70583" w:rsidRPr="000E4BA4" w:rsidRDefault="00E70583" w:rsidP="00895518">
            <w:pPr>
              <w:jc w:val="both"/>
              <w:rPr>
                <w:sz w:val="18"/>
              </w:rPr>
            </w:pPr>
            <w:r w:rsidRPr="000E4BA4">
              <w:rPr>
                <w:sz w:val="18"/>
              </w:rPr>
              <w:t>b) osobní majetek fyzických osob,</w:t>
            </w:r>
          </w:p>
          <w:p w14:paraId="1E41FE72" w14:textId="77777777" w:rsidR="00E70583" w:rsidRPr="000E4BA4" w:rsidRDefault="00E70583" w:rsidP="00895518">
            <w:pPr>
              <w:jc w:val="both"/>
              <w:rPr>
                <w:sz w:val="18"/>
              </w:rPr>
            </w:pPr>
            <w:r w:rsidRPr="000E4BA4">
              <w:rPr>
                <w:sz w:val="18"/>
              </w:rPr>
              <w:t>1. které se stěhují ze zahraničí do tuzemska,</w:t>
            </w:r>
          </w:p>
          <w:p w14:paraId="64CB254B" w14:textId="77777777" w:rsidR="00E70583" w:rsidRPr="000E4BA4" w:rsidRDefault="00E70583" w:rsidP="00895518">
            <w:pPr>
              <w:jc w:val="both"/>
              <w:rPr>
                <w:sz w:val="18"/>
              </w:rPr>
            </w:pPr>
            <w:r w:rsidRPr="000E4BA4">
              <w:rPr>
                <w:sz w:val="18"/>
              </w:rPr>
              <w:t>2. dovážený při příležitosti sňatku,</w:t>
            </w:r>
          </w:p>
          <w:p w14:paraId="60628BD4" w14:textId="77777777" w:rsidR="00E70583" w:rsidRPr="00CA6B2B" w:rsidRDefault="00E70583"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B3F33" w14:textId="77777777" w:rsidR="00E70583" w:rsidRDefault="00E70583"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D452AE" w14:textId="77777777" w:rsidR="00E70583" w:rsidRDefault="00E70583" w:rsidP="00A35698">
            <w:pPr>
              <w:rPr>
                <w:sz w:val="18"/>
              </w:rPr>
            </w:pPr>
            <w:r>
              <w:rPr>
                <w:sz w:val="18"/>
              </w:rPr>
              <w:t>1</w:t>
            </w:r>
          </w:p>
        </w:tc>
      </w:tr>
      <w:tr w:rsidR="00E70583" w14:paraId="6301786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EB0531B" w14:textId="77777777" w:rsidR="00E70583" w:rsidRDefault="00E70583">
            <w:pPr>
              <w:rPr>
                <w:sz w:val="18"/>
              </w:rPr>
            </w:pPr>
            <w:r w:rsidRPr="00162B97">
              <w:rPr>
                <w:sz w:val="18"/>
                <w:szCs w:val="18"/>
              </w:rPr>
              <w:t>Článek 20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D712AB2" w14:textId="77777777" w:rsidR="00E70583" w:rsidRDefault="00E70583" w:rsidP="00895518">
            <w:pPr>
              <w:jc w:val="both"/>
              <w:rPr>
                <w:sz w:val="18"/>
              </w:rPr>
            </w:pPr>
            <w:r w:rsidRPr="00162B97">
              <w:rPr>
                <w:sz w:val="18"/>
                <w:szCs w:val="18"/>
              </w:rPr>
              <w:t xml:space="preserve">Články 17, </w:t>
            </w:r>
            <w:smartTag w:uri="urn:schemas-microsoft-com:office:smarttags" w:element="metricconverter">
              <w:smartTagPr>
                <w:attr w:name="ProductID" w:val="18 a"/>
              </w:smartTagPr>
              <w:r w:rsidRPr="00162B97">
                <w:rPr>
                  <w:sz w:val="18"/>
                  <w:szCs w:val="18"/>
                </w:rPr>
                <w:t>18 a</w:t>
              </w:r>
            </w:smartTag>
            <w:r w:rsidRPr="00162B97">
              <w:rPr>
                <w:sz w:val="18"/>
                <w:szCs w:val="18"/>
              </w:rPr>
              <w:t xml:space="preserve"> 19 se použijí obdobně na osobní majetek nabytý děděním ze závěti právnickými osobami vykonávajícími nevýdělečnou činnost, které jsou usazeny na území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97FBA1D" w14:textId="77777777" w:rsidR="00E70583" w:rsidRDefault="00E70583" w:rsidP="00A10390">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13E75D" w14:textId="77777777" w:rsidR="00E70583" w:rsidRDefault="00E70583" w:rsidP="00A10390">
            <w:pPr>
              <w:rPr>
                <w:sz w:val="18"/>
              </w:rPr>
            </w:pPr>
            <w:r w:rsidRPr="006F6FB1">
              <w:rPr>
                <w:sz w:val="18"/>
              </w:rPr>
              <w:t xml:space="preserve">§ 71 odst. </w:t>
            </w:r>
            <w:r>
              <w:rPr>
                <w:sz w:val="18"/>
              </w:rPr>
              <w:t>2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A9FCC26" w14:textId="77777777" w:rsidR="00E70583" w:rsidRPr="000E4BA4" w:rsidRDefault="00E70583"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F67C731" w14:textId="77777777" w:rsidR="00E70583" w:rsidRPr="000E4BA4" w:rsidRDefault="00E70583" w:rsidP="00895518">
            <w:pPr>
              <w:jc w:val="both"/>
              <w:rPr>
                <w:sz w:val="18"/>
              </w:rPr>
            </w:pPr>
            <w:r w:rsidRPr="000E4BA4">
              <w:rPr>
                <w:sz w:val="18"/>
              </w:rPr>
              <w:t>b) osobní majetek fyzických osob,</w:t>
            </w:r>
          </w:p>
          <w:p w14:paraId="1B51602B" w14:textId="77777777" w:rsidR="00E70583" w:rsidRPr="000E4BA4" w:rsidRDefault="00E70583" w:rsidP="00895518">
            <w:pPr>
              <w:jc w:val="both"/>
              <w:rPr>
                <w:sz w:val="18"/>
              </w:rPr>
            </w:pPr>
            <w:r w:rsidRPr="000E4BA4">
              <w:rPr>
                <w:sz w:val="18"/>
              </w:rPr>
              <w:t>1. které se stěhují ze zahraničí do tuzemska,</w:t>
            </w:r>
          </w:p>
          <w:p w14:paraId="1BE32265" w14:textId="77777777" w:rsidR="00E70583" w:rsidRPr="000E4BA4" w:rsidRDefault="00E70583" w:rsidP="00895518">
            <w:pPr>
              <w:jc w:val="both"/>
              <w:rPr>
                <w:sz w:val="18"/>
              </w:rPr>
            </w:pPr>
            <w:r w:rsidRPr="000E4BA4">
              <w:rPr>
                <w:sz w:val="18"/>
              </w:rPr>
              <w:t>2. dovážený při příležitosti sňatku,</w:t>
            </w:r>
          </w:p>
          <w:p w14:paraId="73AB4F2F" w14:textId="77777777" w:rsidR="00E70583" w:rsidRPr="00CA6B2B" w:rsidRDefault="00E70583" w:rsidP="00895518">
            <w:pPr>
              <w:jc w:val="both"/>
              <w:rPr>
                <w:sz w:val="18"/>
              </w:rPr>
            </w:pPr>
            <w:r w:rsidRPr="000E4BA4">
              <w:rPr>
                <w:sz w:val="18"/>
              </w:rPr>
              <w:t>3. nabytý děděním,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09BDC1" w14:textId="77777777" w:rsidR="00E70583" w:rsidRDefault="00E70583"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C15C5F" w14:textId="77777777" w:rsidR="00E70583" w:rsidRDefault="00E70583" w:rsidP="00A35698">
            <w:pPr>
              <w:rPr>
                <w:sz w:val="18"/>
              </w:rPr>
            </w:pPr>
            <w:r>
              <w:rPr>
                <w:sz w:val="18"/>
              </w:rPr>
              <w:t>1</w:t>
            </w:r>
          </w:p>
        </w:tc>
      </w:tr>
      <w:tr w:rsidR="00E70583" w14:paraId="5068092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A743991" w14:textId="77777777" w:rsidR="00E70583" w:rsidRPr="00B91EE2" w:rsidRDefault="00E70583" w:rsidP="008A48A6">
            <w:pPr>
              <w:rPr>
                <w:sz w:val="18"/>
                <w:szCs w:val="18"/>
              </w:rPr>
            </w:pPr>
            <w:r w:rsidRPr="00162B97">
              <w:rPr>
                <w:sz w:val="18"/>
                <w:szCs w:val="18"/>
              </w:rPr>
              <w:t xml:space="preserve">Článek </w:t>
            </w:r>
            <w:r>
              <w:rPr>
                <w:sz w:val="18"/>
                <w:szCs w:val="18"/>
              </w:rPr>
              <w:t>21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7D15414" w14:textId="77777777" w:rsidR="00E70583" w:rsidRDefault="00E70583" w:rsidP="00895518">
            <w:pPr>
              <w:jc w:val="both"/>
              <w:rPr>
                <w:sz w:val="18"/>
                <w:szCs w:val="18"/>
              </w:rPr>
            </w:pPr>
            <w:r>
              <w:rPr>
                <w:sz w:val="18"/>
                <w:szCs w:val="18"/>
              </w:rPr>
              <w:t xml:space="preserve">1. </w:t>
            </w:r>
            <w:r w:rsidRPr="00162B97">
              <w:rPr>
                <w:sz w:val="18"/>
                <w:szCs w:val="18"/>
              </w:rPr>
              <w:t>Od daně jsou osvobozeny výbava, studijní potřeby a užitkové vybavení domácnosti tvořící obvyklé zařízení studentského pokoje, které patří žákům nebo studentům přijíždějícím k pobytu ve Společenství za účelem studia a které jsou určeny k jejich osobnímu užívání po dobu jejich studia.</w:t>
            </w:r>
          </w:p>
          <w:p w14:paraId="64936C63" w14:textId="77777777" w:rsidR="00E70583" w:rsidRPr="00162B97" w:rsidRDefault="00E70583" w:rsidP="00895518">
            <w:pPr>
              <w:ind w:right="72"/>
              <w:jc w:val="both"/>
              <w:rPr>
                <w:sz w:val="18"/>
                <w:szCs w:val="18"/>
              </w:rPr>
            </w:pPr>
            <w:r>
              <w:rPr>
                <w:sz w:val="18"/>
                <w:szCs w:val="18"/>
              </w:rPr>
              <w:t xml:space="preserve">2. </w:t>
            </w:r>
            <w:r w:rsidRPr="00162B97">
              <w:rPr>
                <w:sz w:val="18"/>
                <w:szCs w:val="18"/>
              </w:rPr>
              <w:t>Pro účely tohoto článku se rozumí</w:t>
            </w:r>
          </w:p>
          <w:p w14:paraId="06B20C1A" w14:textId="77777777" w:rsidR="00E70583" w:rsidRPr="00162B97" w:rsidRDefault="00E70583" w:rsidP="00895518">
            <w:pPr>
              <w:ind w:right="72"/>
              <w:jc w:val="both"/>
              <w:rPr>
                <w:sz w:val="18"/>
                <w:szCs w:val="18"/>
              </w:rPr>
            </w:pPr>
            <w:r w:rsidRPr="00162B97">
              <w:rPr>
                <w:sz w:val="18"/>
                <w:szCs w:val="18"/>
              </w:rPr>
              <w:t>a) "žákem nebo studentem" osoba řádně zapsaná ve vzdělávacím zařízení, aby zde v denním studiu navštěvovala pořádanou výuku;</w:t>
            </w:r>
          </w:p>
          <w:p w14:paraId="7786F7C4" w14:textId="77777777" w:rsidR="00E70583" w:rsidRPr="00162B97" w:rsidRDefault="00E70583" w:rsidP="00895518">
            <w:pPr>
              <w:ind w:right="72"/>
              <w:jc w:val="both"/>
              <w:rPr>
                <w:sz w:val="18"/>
                <w:szCs w:val="18"/>
              </w:rPr>
            </w:pPr>
            <w:r w:rsidRPr="00162B97">
              <w:rPr>
                <w:sz w:val="18"/>
                <w:szCs w:val="18"/>
              </w:rPr>
              <w:t>b) "výbavou" prádlo, bytový textil a ošacení, včetně nového;</w:t>
            </w:r>
          </w:p>
          <w:p w14:paraId="0FDC0E7F" w14:textId="77777777" w:rsidR="00E70583" w:rsidRDefault="00E70583" w:rsidP="00895518">
            <w:pPr>
              <w:jc w:val="both"/>
              <w:rPr>
                <w:sz w:val="18"/>
              </w:rPr>
            </w:pPr>
            <w:r w:rsidRPr="00162B97">
              <w:rPr>
                <w:sz w:val="18"/>
                <w:szCs w:val="18"/>
              </w:rPr>
              <w:t>c) "studijními potřebami" předměty, nástroje a přístroje (včetně kalkulátorů a psacích strojů) obvykle používané žáky nebo studenty při studiu.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824CE05" w14:textId="60B077A4" w:rsidR="00E70583" w:rsidRDefault="00E70583" w:rsidP="000F0EC8">
            <w:pPr>
              <w:rPr>
                <w:sz w:val="18"/>
              </w:rPr>
            </w:pPr>
            <w:r w:rsidRPr="000E4BA4">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004BEB" w14:textId="77777777" w:rsidR="00E70583" w:rsidRDefault="00E70583" w:rsidP="00E70583">
            <w:pPr>
              <w:rPr>
                <w:sz w:val="18"/>
              </w:rPr>
            </w:pPr>
            <w:r w:rsidRPr="006F6FB1">
              <w:rPr>
                <w:sz w:val="18"/>
              </w:rPr>
              <w:t xml:space="preserve">§ 71 odst. </w:t>
            </w:r>
            <w:r>
              <w:rPr>
                <w:sz w:val="18"/>
              </w:rPr>
              <w:t>2 písm. 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16D2F65" w14:textId="77777777" w:rsidR="00E70583" w:rsidRPr="000E4BA4" w:rsidRDefault="00E70583"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44BFF1EF" w14:textId="77777777" w:rsidR="00E70583" w:rsidRPr="00CA6B2B" w:rsidRDefault="00E70583" w:rsidP="00895518">
            <w:pPr>
              <w:jc w:val="both"/>
              <w:rPr>
                <w:sz w:val="18"/>
              </w:rPr>
            </w:pPr>
            <w:r w:rsidRPr="000E4BA4">
              <w:rPr>
                <w:sz w:val="18"/>
              </w:rPr>
              <w:t>c) výbavu, studijní potřeby a vybavení obývaných domácností žáků nebo studentů,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B1392A" w14:textId="77777777" w:rsidR="00E70583" w:rsidRDefault="00E70583"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EAC3D8" w14:textId="77777777" w:rsidR="00E70583" w:rsidRDefault="00E70583" w:rsidP="00A35698">
            <w:pPr>
              <w:rPr>
                <w:sz w:val="18"/>
              </w:rPr>
            </w:pPr>
            <w:r>
              <w:rPr>
                <w:sz w:val="18"/>
              </w:rPr>
              <w:t>1</w:t>
            </w:r>
          </w:p>
        </w:tc>
      </w:tr>
      <w:tr w:rsidR="00E70583" w14:paraId="01424E8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23465FA" w14:textId="77777777" w:rsidR="00E70583" w:rsidRDefault="00E70583">
            <w:pPr>
              <w:rPr>
                <w:sz w:val="18"/>
              </w:rPr>
            </w:pPr>
            <w:r w:rsidRPr="00162B97">
              <w:rPr>
                <w:sz w:val="18"/>
                <w:szCs w:val="18"/>
              </w:rPr>
              <w:t>Článek 22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F38F9DD" w14:textId="77777777" w:rsidR="00E70583" w:rsidRDefault="00E70583" w:rsidP="00895518">
            <w:pPr>
              <w:jc w:val="both"/>
              <w:rPr>
                <w:sz w:val="18"/>
              </w:rPr>
            </w:pPr>
            <w:r w:rsidRPr="00162B97">
              <w:rPr>
                <w:sz w:val="18"/>
                <w:szCs w:val="18"/>
              </w:rPr>
              <w:t>Osvobození od daně se poskytuje nejméně jednou za školní rok</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7D68F83" w14:textId="6CEAADF6" w:rsidR="00E70583" w:rsidRDefault="00E70583" w:rsidP="000F0EC8">
            <w:pPr>
              <w:rPr>
                <w:sz w:val="18"/>
              </w:rPr>
            </w:pPr>
            <w:r w:rsidRPr="000E4BA4">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4C9B15" w14:textId="77777777" w:rsidR="00E70583" w:rsidRDefault="00E70583" w:rsidP="00A10390">
            <w:pPr>
              <w:rPr>
                <w:sz w:val="18"/>
              </w:rPr>
            </w:pPr>
            <w:r w:rsidRPr="006F6FB1">
              <w:rPr>
                <w:sz w:val="18"/>
              </w:rPr>
              <w:t xml:space="preserve">§ 71 odst. </w:t>
            </w:r>
            <w:r>
              <w:rPr>
                <w:sz w:val="18"/>
              </w:rPr>
              <w:t>2 písm. c)</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EE676A0" w14:textId="77777777" w:rsidR="00E70583" w:rsidRPr="000E4BA4" w:rsidRDefault="00E70583" w:rsidP="00895518">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A61DE05" w14:textId="77777777" w:rsidR="00E70583" w:rsidRPr="00CA6B2B" w:rsidRDefault="00E70583" w:rsidP="00895518">
            <w:pPr>
              <w:jc w:val="both"/>
              <w:rPr>
                <w:sz w:val="18"/>
              </w:rPr>
            </w:pPr>
            <w:r w:rsidRPr="000E4BA4">
              <w:rPr>
                <w:sz w:val="18"/>
              </w:rPr>
              <w:t>c) výbavu, studijní potřeby a vybavení obývaných domácností žáků nebo studentů,</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8F566F" w14:textId="77777777" w:rsidR="00E70583" w:rsidRDefault="00E70583" w:rsidP="00A35698">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F3BA63" w14:textId="77777777" w:rsidR="00E70583" w:rsidRDefault="00E70583" w:rsidP="00A35698">
            <w:pPr>
              <w:rPr>
                <w:sz w:val="18"/>
              </w:rPr>
            </w:pPr>
            <w:r>
              <w:rPr>
                <w:sz w:val="18"/>
              </w:rPr>
              <w:t>1</w:t>
            </w:r>
          </w:p>
        </w:tc>
      </w:tr>
      <w:tr w:rsidR="00660274" w14:paraId="7E0E469B" w14:textId="77777777" w:rsidTr="00895518">
        <w:trPr>
          <w:cantSplit/>
        </w:trPr>
        <w:tc>
          <w:tcPr>
            <w:tcW w:w="1440" w:type="dxa"/>
            <w:tcBorders>
              <w:top w:val="single" w:sz="4" w:space="0" w:color="auto"/>
              <w:left w:val="single" w:sz="4" w:space="0" w:color="auto"/>
              <w:bottom w:val="nil"/>
              <w:right w:val="single" w:sz="4" w:space="0" w:color="auto"/>
            </w:tcBorders>
            <w:shd w:val="clear" w:color="auto" w:fill="auto"/>
          </w:tcPr>
          <w:p w14:paraId="67CBF785" w14:textId="77777777" w:rsidR="00660274" w:rsidRDefault="00660274" w:rsidP="00660274">
            <w:pPr>
              <w:rPr>
                <w:sz w:val="18"/>
              </w:rPr>
            </w:pPr>
            <w:r w:rsidRPr="00162B97">
              <w:rPr>
                <w:sz w:val="18"/>
                <w:szCs w:val="18"/>
              </w:rPr>
              <w:t>Článek 23</w:t>
            </w:r>
          </w:p>
        </w:tc>
        <w:tc>
          <w:tcPr>
            <w:tcW w:w="5400" w:type="dxa"/>
            <w:gridSpan w:val="4"/>
            <w:tcBorders>
              <w:top w:val="single" w:sz="4" w:space="0" w:color="auto"/>
              <w:left w:val="single" w:sz="4" w:space="0" w:color="auto"/>
              <w:bottom w:val="nil"/>
              <w:right w:val="single" w:sz="18" w:space="0" w:color="auto"/>
            </w:tcBorders>
            <w:shd w:val="clear" w:color="auto" w:fill="auto"/>
          </w:tcPr>
          <w:p w14:paraId="16E39F08" w14:textId="77777777" w:rsidR="00660274" w:rsidRPr="00162B97" w:rsidRDefault="00660274" w:rsidP="00660274">
            <w:pPr>
              <w:keepNext/>
              <w:keepLines/>
              <w:ind w:right="72"/>
              <w:jc w:val="both"/>
              <w:rPr>
                <w:sz w:val="18"/>
                <w:szCs w:val="18"/>
              </w:rPr>
            </w:pPr>
            <w:r w:rsidRPr="00162B97">
              <w:rPr>
                <w:sz w:val="18"/>
                <w:szCs w:val="18"/>
              </w:rPr>
              <w:t>Od daně je osvobozen dovoz zboží, jehož úhrnná hodnota nepřesahuje 10 EUR. Členské státy mohou osvobodit od daně dovoz zboží, jehož úhrnná hodnota přesahuje 10 EUR, ale nepřesahuje 22 EUR.</w:t>
            </w:r>
          </w:p>
          <w:p w14:paraId="3558C28F" w14:textId="77777777" w:rsidR="00660274" w:rsidRDefault="00660274" w:rsidP="00660274">
            <w:pPr>
              <w:keepNext/>
              <w:keepLines/>
              <w:jc w:val="both"/>
              <w:rPr>
                <w:sz w:val="18"/>
              </w:rPr>
            </w:pPr>
            <w:r w:rsidRPr="00162B97">
              <w:rPr>
                <w:sz w:val="18"/>
                <w:szCs w:val="18"/>
              </w:rPr>
              <w:t>Členské státy však mohou z osvobození od daně podle první věty prvního pododstavce vyloučit zboží dovážené v rámci zásilkového prodeje.</w:t>
            </w:r>
          </w:p>
        </w:tc>
        <w:tc>
          <w:tcPr>
            <w:tcW w:w="900" w:type="dxa"/>
            <w:tcBorders>
              <w:top w:val="single" w:sz="4" w:space="0" w:color="auto"/>
              <w:left w:val="single" w:sz="18" w:space="0" w:color="auto"/>
              <w:bottom w:val="nil"/>
              <w:right w:val="single" w:sz="4" w:space="0" w:color="auto"/>
            </w:tcBorders>
            <w:shd w:val="clear" w:color="auto" w:fill="auto"/>
          </w:tcPr>
          <w:p w14:paraId="292CBAD2" w14:textId="66C55B03" w:rsidR="00660274" w:rsidRDefault="00660274" w:rsidP="0066027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3407E015" w14:textId="0E8D88CA" w:rsidR="00660274" w:rsidRDefault="00660274" w:rsidP="0066027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A37B1B1" w14:textId="79EECB75" w:rsidR="00660274" w:rsidRPr="00AA77D8" w:rsidRDefault="00660274" w:rsidP="00660274">
            <w:pPr>
              <w:jc w:val="both"/>
              <w:rPr>
                <w:b/>
              </w:rPr>
            </w:pPr>
            <w:r w:rsidRPr="00F15207">
              <w:rPr>
                <w:i/>
                <w:sz w:val="18"/>
              </w:rPr>
              <w:t xml:space="preserve">Ustanovení bylo zrušeno směrnicí </w:t>
            </w:r>
            <w:r w:rsidRPr="00660274">
              <w:rPr>
                <w:i/>
                <w:sz w:val="18"/>
              </w:rPr>
              <w:t>Rady (EU) 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65A88D4B" w14:textId="1A11A21F" w:rsidR="00660274" w:rsidRDefault="00660274" w:rsidP="00660274">
            <w:pPr>
              <w:rPr>
                <w:sz w:val="18"/>
              </w:rPr>
            </w:pPr>
            <w:r>
              <w:rPr>
                <w:sz w:val="18"/>
              </w:rPr>
              <w:t>NT</w:t>
            </w:r>
          </w:p>
        </w:tc>
        <w:tc>
          <w:tcPr>
            <w:tcW w:w="720" w:type="dxa"/>
            <w:tcBorders>
              <w:top w:val="single" w:sz="4" w:space="0" w:color="auto"/>
              <w:left w:val="single" w:sz="4" w:space="0" w:color="auto"/>
              <w:bottom w:val="nil"/>
              <w:right w:val="single" w:sz="4" w:space="0" w:color="auto"/>
            </w:tcBorders>
            <w:shd w:val="clear" w:color="auto" w:fill="auto"/>
          </w:tcPr>
          <w:p w14:paraId="0E4166B8" w14:textId="5E23FE96" w:rsidR="00660274" w:rsidRDefault="00660274" w:rsidP="00660274">
            <w:pPr>
              <w:rPr>
                <w:sz w:val="18"/>
              </w:rPr>
            </w:pPr>
          </w:p>
        </w:tc>
      </w:tr>
      <w:tr w:rsidR="00660274" w14:paraId="58312B59" w14:textId="77777777" w:rsidTr="00895518">
        <w:tc>
          <w:tcPr>
            <w:tcW w:w="1440" w:type="dxa"/>
            <w:tcBorders>
              <w:top w:val="single" w:sz="4" w:space="0" w:color="auto"/>
              <w:left w:val="single" w:sz="4" w:space="0" w:color="auto"/>
              <w:bottom w:val="nil"/>
              <w:right w:val="single" w:sz="4" w:space="0" w:color="auto"/>
            </w:tcBorders>
            <w:shd w:val="clear" w:color="auto" w:fill="auto"/>
          </w:tcPr>
          <w:p w14:paraId="0BC58A29" w14:textId="77777777" w:rsidR="00660274" w:rsidRDefault="00660274" w:rsidP="00660274">
            <w:pPr>
              <w:rPr>
                <w:sz w:val="18"/>
              </w:rPr>
            </w:pPr>
            <w:r w:rsidRPr="00162B97">
              <w:rPr>
                <w:sz w:val="18"/>
                <w:szCs w:val="18"/>
              </w:rPr>
              <w:t>Článek 24</w:t>
            </w:r>
          </w:p>
        </w:tc>
        <w:tc>
          <w:tcPr>
            <w:tcW w:w="5400" w:type="dxa"/>
            <w:gridSpan w:val="4"/>
            <w:tcBorders>
              <w:top w:val="single" w:sz="4" w:space="0" w:color="auto"/>
              <w:left w:val="single" w:sz="4" w:space="0" w:color="auto"/>
              <w:bottom w:val="nil"/>
              <w:right w:val="single" w:sz="18" w:space="0" w:color="auto"/>
            </w:tcBorders>
            <w:shd w:val="clear" w:color="auto" w:fill="auto"/>
          </w:tcPr>
          <w:p w14:paraId="3451FECB" w14:textId="77777777" w:rsidR="00660274" w:rsidRPr="00162B97" w:rsidRDefault="00660274" w:rsidP="00660274">
            <w:pPr>
              <w:ind w:right="72"/>
              <w:rPr>
                <w:sz w:val="18"/>
                <w:szCs w:val="18"/>
              </w:rPr>
            </w:pPr>
            <w:r w:rsidRPr="00162B97">
              <w:rPr>
                <w:sz w:val="18"/>
                <w:szCs w:val="18"/>
              </w:rPr>
              <w:t>Od daně nejsou osvobozeny</w:t>
            </w:r>
          </w:p>
          <w:p w14:paraId="48A8788E" w14:textId="77777777" w:rsidR="00660274" w:rsidRPr="00162B97" w:rsidRDefault="00660274" w:rsidP="00660274">
            <w:pPr>
              <w:ind w:right="72"/>
              <w:rPr>
                <w:sz w:val="18"/>
                <w:szCs w:val="18"/>
              </w:rPr>
            </w:pPr>
            <w:r w:rsidRPr="00162B97">
              <w:rPr>
                <w:sz w:val="18"/>
                <w:szCs w:val="18"/>
              </w:rPr>
              <w:t>a) alkoholické výrobky;</w:t>
            </w:r>
          </w:p>
          <w:p w14:paraId="0225AC04" w14:textId="77777777" w:rsidR="00660274" w:rsidRPr="00162B97" w:rsidRDefault="00660274" w:rsidP="00660274">
            <w:pPr>
              <w:ind w:right="72"/>
              <w:rPr>
                <w:sz w:val="18"/>
                <w:szCs w:val="18"/>
              </w:rPr>
            </w:pPr>
            <w:r w:rsidRPr="00162B97">
              <w:rPr>
                <w:sz w:val="18"/>
                <w:szCs w:val="18"/>
              </w:rPr>
              <w:t>b) parfémy a toaletní vody;</w:t>
            </w:r>
          </w:p>
          <w:p w14:paraId="7A44D36A" w14:textId="77777777" w:rsidR="00660274" w:rsidRDefault="00660274" w:rsidP="00660274">
            <w:pPr>
              <w:rPr>
                <w:sz w:val="18"/>
              </w:rPr>
            </w:pPr>
            <w:r w:rsidRPr="00162B97">
              <w:rPr>
                <w:sz w:val="18"/>
                <w:szCs w:val="18"/>
              </w:rPr>
              <w:t>c) tabák a tabákové výrobky.</w:t>
            </w:r>
          </w:p>
        </w:tc>
        <w:tc>
          <w:tcPr>
            <w:tcW w:w="900" w:type="dxa"/>
            <w:tcBorders>
              <w:top w:val="single" w:sz="4" w:space="0" w:color="auto"/>
              <w:left w:val="single" w:sz="18" w:space="0" w:color="auto"/>
              <w:bottom w:val="nil"/>
              <w:right w:val="single" w:sz="4" w:space="0" w:color="auto"/>
            </w:tcBorders>
            <w:shd w:val="clear" w:color="auto" w:fill="auto"/>
          </w:tcPr>
          <w:p w14:paraId="3D6F9208" w14:textId="0D078CBB" w:rsidR="00660274" w:rsidRDefault="00660274" w:rsidP="00660274">
            <w:pPr>
              <w:rPr>
                <w:sz w:val="18"/>
              </w:rPr>
            </w:pPr>
          </w:p>
        </w:tc>
        <w:tc>
          <w:tcPr>
            <w:tcW w:w="1080" w:type="dxa"/>
            <w:tcBorders>
              <w:top w:val="single" w:sz="4" w:space="0" w:color="auto"/>
              <w:left w:val="single" w:sz="4" w:space="0" w:color="auto"/>
              <w:bottom w:val="nil"/>
              <w:right w:val="single" w:sz="4" w:space="0" w:color="auto"/>
            </w:tcBorders>
            <w:shd w:val="clear" w:color="auto" w:fill="auto"/>
          </w:tcPr>
          <w:p w14:paraId="7C420582" w14:textId="6B8CA0F3" w:rsidR="00660274" w:rsidRDefault="00660274" w:rsidP="00660274">
            <w:pPr>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50C148FC" w14:textId="26CFEFEA" w:rsidR="00660274" w:rsidRPr="00CA6B2B" w:rsidRDefault="00660274" w:rsidP="00660274">
            <w:pPr>
              <w:jc w:val="both"/>
              <w:rPr>
                <w:sz w:val="18"/>
              </w:rPr>
            </w:pPr>
            <w:r w:rsidRPr="00F15207">
              <w:rPr>
                <w:i/>
                <w:sz w:val="18"/>
              </w:rPr>
              <w:t xml:space="preserve">Ustanovení bylo zrušeno směrnicí </w:t>
            </w:r>
            <w:r w:rsidRPr="00660274">
              <w:rPr>
                <w:i/>
                <w:sz w:val="18"/>
              </w:rPr>
              <w:t>Rady (EU) 2017/2455</w:t>
            </w:r>
            <w:r w:rsidRPr="00F15207">
              <w:rPr>
                <w:i/>
                <w:sz w:val="18"/>
              </w:rPr>
              <w:t>.</w:t>
            </w:r>
          </w:p>
        </w:tc>
        <w:tc>
          <w:tcPr>
            <w:tcW w:w="900" w:type="dxa"/>
            <w:tcBorders>
              <w:top w:val="single" w:sz="4" w:space="0" w:color="auto"/>
              <w:left w:val="single" w:sz="4" w:space="0" w:color="auto"/>
              <w:bottom w:val="nil"/>
              <w:right w:val="single" w:sz="4" w:space="0" w:color="auto"/>
            </w:tcBorders>
            <w:shd w:val="clear" w:color="auto" w:fill="auto"/>
          </w:tcPr>
          <w:p w14:paraId="2219D6B2" w14:textId="1233BD66" w:rsidR="00660274" w:rsidRDefault="00660274" w:rsidP="00660274">
            <w:pPr>
              <w:rPr>
                <w:sz w:val="18"/>
              </w:rPr>
            </w:pPr>
            <w:r>
              <w:rPr>
                <w:sz w:val="18"/>
              </w:rPr>
              <w:t>NT</w:t>
            </w:r>
          </w:p>
        </w:tc>
        <w:tc>
          <w:tcPr>
            <w:tcW w:w="720" w:type="dxa"/>
            <w:tcBorders>
              <w:top w:val="single" w:sz="4" w:space="0" w:color="auto"/>
              <w:left w:val="single" w:sz="4" w:space="0" w:color="auto"/>
              <w:bottom w:val="nil"/>
              <w:right w:val="single" w:sz="4" w:space="0" w:color="auto"/>
            </w:tcBorders>
            <w:shd w:val="clear" w:color="auto" w:fill="auto"/>
          </w:tcPr>
          <w:p w14:paraId="544E3AC3" w14:textId="25EAAAAB" w:rsidR="00660274" w:rsidRDefault="00660274" w:rsidP="00660274">
            <w:pPr>
              <w:rPr>
                <w:sz w:val="18"/>
              </w:rPr>
            </w:pPr>
          </w:p>
        </w:tc>
      </w:tr>
      <w:tr w:rsidR="00660274" w14:paraId="1175F13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FC58EBB" w14:textId="77777777" w:rsidR="00660274" w:rsidRDefault="00660274" w:rsidP="00660274">
            <w:pPr>
              <w:rPr>
                <w:sz w:val="18"/>
                <w:szCs w:val="18"/>
              </w:rPr>
            </w:pPr>
            <w:r w:rsidRPr="00162B97">
              <w:rPr>
                <w:sz w:val="18"/>
                <w:szCs w:val="18"/>
              </w:rPr>
              <w:t xml:space="preserve">Článek </w:t>
            </w:r>
            <w:r>
              <w:rPr>
                <w:sz w:val="18"/>
                <w:szCs w:val="18"/>
              </w:rPr>
              <w:t>25</w:t>
            </w:r>
          </w:p>
          <w:p w14:paraId="5901A606" w14:textId="77777777" w:rsidR="00660274" w:rsidRDefault="00660274" w:rsidP="00660274">
            <w:pPr>
              <w:rPr>
                <w:sz w:val="18"/>
              </w:rPr>
            </w:pPr>
            <w:r>
              <w:rPr>
                <w:sz w:val="18"/>
                <w:szCs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F4B2B64" w14:textId="162775B7" w:rsidR="00660274" w:rsidRPr="00162B97" w:rsidRDefault="00660274" w:rsidP="00660274">
            <w:pPr>
              <w:ind w:right="72"/>
              <w:jc w:val="both"/>
              <w:rPr>
                <w:sz w:val="18"/>
                <w:szCs w:val="18"/>
              </w:rPr>
            </w:pPr>
            <w:r>
              <w:rPr>
                <w:sz w:val="18"/>
                <w:szCs w:val="18"/>
              </w:rPr>
              <w:t xml:space="preserve">1. </w:t>
            </w:r>
            <w:r w:rsidRPr="00162B97">
              <w:rPr>
                <w:sz w:val="18"/>
                <w:szCs w:val="18"/>
              </w:rPr>
              <w:t>Aniž jsou dotčena opatření platná v členských státech v oblasti průmyslové a obchodní politiky, mohou členské státy za podmínek stanovených v článcích 26 až 29 osvobodit od daně investiční majetek a ostatní zařízení podniku, který ukončil svou činnost ve třetí zemi nebo na třetím území odeslání, aby vykonával obdobnou činnost ve Společenství, a který v souladu s čl. 213 odst. 1 směrnice 2006/112/ES předem oznámil příslušným orgánům členského státu zahájení této činnosti.</w:t>
            </w:r>
          </w:p>
          <w:p w14:paraId="71CC74CA" w14:textId="77777777" w:rsidR="00660274" w:rsidRDefault="00660274" w:rsidP="00660274">
            <w:pPr>
              <w:jc w:val="both"/>
              <w:rPr>
                <w:sz w:val="18"/>
              </w:rPr>
            </w:pPr>
            <w:r w:rsidRPr="00162B97">
              <w:rPr>
                <w:sz w:val="18"/>
                <w:szCs w:val="18"/>
              </w:rPr>
              <w:t>Při přemístění zemědělského podniku je od daně osvobozen rovněž jeho živý inventář.</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BA964F0" w14:textId="022098FA" w:rsidR="00660274" w:rsidRPr="000E4BA4" w:rsidRDefault="00660274" w:rsidP="00660274">
            <w:pPr>
              <w:rPr>
                <w:sz w:val="18"/>
              </w:rPr>
            </w:pPr>
            <w:r w:rsidRPr="000E4BA4">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923942" w14:textId="77777777" w:rsidR="00660274" w:rsidRPr="000E4BA4" w:rsidRDefault="00660274" w:rsidP="00660274">
            <w:pPr>
              <w:rPr>
                <w:sz w:val="18"/>
              </w:rPr>
            </w:pPr>
            <w:r w:rsidRPr="000E4BA4">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0AB6C4C"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5B6678D9"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37037D"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8D800B" w14:textId="77777777" w:rsidR="00660274" w:rsidRDefault="00660274" w:rsidP="00660274">
            <w:pPr>
              <w:rPr>
                <w:sz w:val="18"/>
              </w:rPr>
            </w:pPr>
            <w:r>
              <w:rPr>
                <w:sz w:val="18"/>
              </w:rPr>
              <w:t>1</w:t>
            </w:r>
          </w:p>
        </w:tc>
      </w:tr>
      <w:tr w:rsidR="00660274" w14:paraId="0594BA4A" w14:textId="77777777" w:rsidTr="00EB2A13">
        <w:tc>
          <w:tcPr>
            <w:tcW w:w="1440" w:type="dxa"/>
            <w:tcBorders>
              <w:top w:val="single" w:sz="4" w:space="0" w:color="auto"/>
              <w:left w:val="single" w:sz="4" w:space="0" w:color="auto"/>
              <w:bottom w:val="nil"/>
              <w:right w:val="single" w:sz="4" w:space="0" w:color="auto"/>
            </w:tcBorders>
            <w:shd w:val="clear" w:color="auto" w:fill="auto"/>
          </w:tcPr>
          <w:p w14:paraId="74B3FFA1" w14:textId="77777777" w:rsidR="00660274" w:rsidRDefault="00660274" w:rsidP="00660274">
            <w:pPr>
              <w:rPr>
                <w:sz w:val="18"/>
                <w:szCs w:val="18"/>
              </w:rPr>
            </w:pPr>
            <w:r w:rsidRPr="00162B97">
              <w:rPr>
                <w:sz w:val="18"/>
                <w:szCs w:val="18"/>
              </w:rPr>
              <w:t xml:space="preserve">Článek </w:t>
            </w:r>
            <w:r>
              <w:rPr>
                <w:sz w:val="18"/>
                <w:szCs w:val="18"/>
              </w:rPr>
              <w:t>25</w:t>
            </w:r>
          </w:p>
          <w:p w14:paraId="3862C138" w14:textId="77777777" w:rsidR="00660274" w:rsidRDefault="00660274" w:rsidP="00660274">
            <w:pPr>
              <w:rPr>
                <w:sz w:val="18"/>
              </w:rPr>
            </w:pPr>
            <w:r>
              <w:rPr>
                <w:sz w:val="18"/>
                <w:szCs w:val="18"/>
              </w:rPr>
              <w:t>odst. 2</w:t>
            </w:r>
          </w:p>
        </w:tc>
        <w:tc>
          <w:tcPr>
            <w:tcW w:w="5400" w:type="dxa"/>
            <w:gridSpan w:val="4"/>
            <w:tcBorders>
              <w:top w:val="single" w:sz="4" w:space="0" w:color="auto"/>
              <w:left w:val="single" w:sz="4" w:space="0" w:color="auto"/>
              <w:bottom w:val="nil"/>
              <w:right w:val="single" w:sz="18" w:space="0" w:color="auto"/>
            </w:tcBorders>
            <w:shd w:val="clear" w:color="auto" w:fill="auto"/>
          </w:tcPr>
          <w:p w14:paraId="3F9B5364" w14:textId="26B75CD9" w:rsidR="00660274" w:rsidRPr="00162B97" w:rsidRDefault="00660274" w:rsidP="00660274">
            <w:pPr>
              <w:ind w:right="72"/>
              <w:jc w:val="both"/>
              <w:rPr>
                <w:sz w:val="18"/>
                <w:szCs w:val="18"/>
              </w:rPr>
            </w:pPr>
            <w:r>
              <w:rPr>
                <w:sz w:val="18"/>
                <w:szCs w:val="18"/>
              </w:rPr>
              <w:t xml:space="preserve">2. </w:t>
            </w:r>
            <w:r w:rsidRPr="00162B97">
              <w:rPr>
                <w:sz w:val="18"/>
                <w:szCs w:val="18"/>
              </w:rPr>
              <w:t>Pro účely odstavce 1 se rozumí</w:t>
            </w:r>
          </w:p>
          <w:p w14:paraId="44DAF932" w14:textId="77777777" w:rsidR="00660274" w:rsidRPr="00162B97" w:rsidRDefault="00660274" w:rsidP="00660274">
            <w:pPr>
              <w:ind w:right="72"/>
              <w:jc w:val="both"/>
              <w:rPr>
                <w:sz w:val="18"/>
                <w:szCs w:val="18"/>
              </w:rPr>
            </w:pPr>
            <w:r w:rsidRPr="00162B97">
              <w:rPr>
                <w:sz w:val="18"/>
                <w:szCs w:val="18"/>
              </w:rPr>
              <w:t>a) "činností" ekonomická činnost ve smyslu čl. 9 odst. 1 směrnice 2006/112/ES;</w:t>
            </w:r>
          </w:p>
          <w:p w14:paraId="1F96D326" w14:textId="77777777" w:rsidR="00660274" w:rsidRDefault="00660274" w:rsidP="00660274">
            <w:pPr>
              <w:jc w:val="both"/>
              <w:rPr>
                <w:sz w:val="18"/>
              </w:rPr>
            </w:pPr>
            <w:r w:rsidRPr="00162B97">
              <w:rPr>
                <w:sz w:val="18"/>
                <w:szCs w:val="18"/>
              </w:rPr>
              <w:t>b) "podnikem" samostatná ekonomická jednotka výroby nebo služeb.</w:t>
            </w:r>
          </w:p>
        </w:tc>
        <w:tc>
          <w:tcPr>
            <w:tcW w:w="900" w:type="dxa"/>
            <w:tcBorders>
              <w:top w:val="single" w:sz="4" w:space="0" w:color="auto"/>
              <w:left w:val="single" w:sz="18" w:space="0" w:color="auto"/>
              <w:bottom w:val="nil"/>
              <w:right w:val="single" w:sz="4" w:space="0" w:color="auto"/>
            </w:tcBorders>
            <w:shd w:val="clear" w:color="auto" w:fill="auto"/>
          </w:tcPr>
          <w:p w14:paraId="782F266D" w14:textId="77777777" w:rsidR="00660274" w:rsidRPr="00EA17D7" w:rsidRDefault="00660274" w:rsidP="00660274">
            <w:pPr>
              <w:ind w:right="72"/>
              <w:rPr>
                <w:sz w:val="18"/>
                <w:szCs w:val="18"/>
              </w:rPr>
            </w:pPr>
            <w:r w:rsidRPr="00EA17D7">
              <w:rPr>
                <w:sz w:val="18"/>
                <w:szCs w:val="18"/>
              </w:rPr>
              <w:t>235/2004 ve znění 80/2019</w:t>
            </w:r>
          </w:p>
        </w:tc>
        <w:tc>
          <w:tcPr>
            <w:tcW w:w="1080" w:type="dxa"/>
            <w:tcBorders>
              <w:top w:val="single" w:sz="4" w:space="0" w:color="auto"/>
              <w:left w:val="single" w:sz="4" w:space="0" w:color="auto"/>
              <w:bottom w:val="nil"/>
              <w:right w:val="single" w:sz="4" w:space="0" w:color="auto"/>
            </w:tcBorders>
            <w:shd w:val="clear" w:color="auto" w:fill="auto"/>
          </w:tcPr>
          <w:p w14:paraId="43E22AB2" w14:textId="77777777" w:rsidR="00660274" w:rsidRPr="00EA17D7" w:rsidRDefault="00660274" w:rsidP="00660274">
            <w:pPr>
              <w:ind w:right="72"/>
              <w:rPr>
                <w:sz w:val="18"/>
                <w:szCs w:val="18"/>
              </w:rPr>
            </w:pPr>
            <w:r w:rsidRPr="00EA17D7">
              <w:rPr>
                <w:sz w:val="18"/>
                <w:szCs w:val="18"/>
              </w:rPr>
              <w:t>§ 5 odst. 3, 1. a 2. věta</w:t>
            </w:r>
          </w:p>
        </w:tc>
        <w:tc>
          <w:tcPr>
            <w:tcW w:w="5400" w:type="dxa"/>
            <w:gridSpan w:val="4"/>
            <w:tcBorders>
              <w:top w:val="single" w:sz="4" w:space="0" w:color="auto"/>
              <w:left w:val="single" w:sz="4" w:space="0" w:color="auto"/>
              <w:bottom w:val="nil"/>
              <w:right w:val="single" w:sz="4" w:space="0" w:color="auto"/>
            </w:tcBorders>
            <w:shd w:val="clear" w:color="auto" w:fill="auto"/>
          </w:tcPr>
          <w:p w14:paraId="568CB552" w14:textId="77777777" w:rsidR="00660274" w:rsidRPr="00EA17D7" w:rsidRDefault="00660274" w:rsidP="00660274">
            <w:pPr>
              <w:ind w:right="72"/>
              <w:jc w:val="both"/>
              <w:rPr>
                <w:sz w:val="18"/>
                <w:szCs w:val="18"/>
              </w:rPr>
            </w:pPr>
            <w:r w:rsidRPr="00EA17D7">
              <w:rPr>
                <w:sz w:val="18"/>
                <w:szCs w:val="18"/>
              </w:rPr>
              <w:t>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w:t>
            </w:r>
          </w:p>
        </w:tc>
        <w:tc>
          <w:tcPr>
            <w:tcW w:w="900" w:type="dxa"/>
            <w:tcBorders>
              <w:top w:val="single" w:sz="4" w:space="0" w:color="auto"/>
              <w:left w:val="single" w:sz="4" w:space="0" w:color="auto"/>
              <w:bottom w:val="nil"/>
              <w:right w:val="single" w:sz="4" w:space="0" w:color="auto"/>
            </w:tcBorders>
            <w:shd w:val="clear" w:color="auto" w:fill="auto"/>
          </w:tcPr>
          <w:p w14:paraId="6F14EFA4" w14:textId="77777777" w:rsidR="00660274" w:rsidRPr="00A35698" w:rsidRDefault="00660274" w:rsidP="00660274">
            <w:pPr>
              <w:spacing w:before="60"/>
              <w:rPr>
                <w:sz w:val="18"/>
                <w:szCs w:val="18"/>
              </w:rPr>
            </w:pPr>
            <w:r w:rsidRPr="00A35698">
              <w:rPr>
                <w:sz w:val="18"/>
                <w:szCs w:val="18"/>
              </w:rPr>
              <w:t>PT</w:t>
            </w:r>
          </w:p>
        </w:tc>
        <w:tc>
          <w:tcPr>
            <w:tcW w:w="720" w:type="dxa"/>
            <w:tcBorders>
              <w:top w:val="single" w:sz="4" w:space="0" w:color="auto"/>
              <w:left w:val="single" w:sz="4" w:space="0" w:color="auto"/>
              <w:bottom w:val="nil"/>
              <w:right w:val="single" w:sz="4" w:space="0" w:color="auto"/>
            </w:tcBorders>
            <w:shd w:val="clear" w:color="auto" w:fill="auto"/>
          </w:tcPr>
          <w:p w14:paraId="113A5327" w14:textId="77777777" w:rsidR="00660274" w:rsidRDefault="00660274" w:rsidP="00660274">
            <w:pPr>
              <w:rPr>
                <w:sz w:val="18"/>
              </w:rPr>
            </w:pPr>
          </w:p>
        </w:tc>
      </w:tr>
      <w:tr w:rsidR="00EB2A13" w14:paraId="2187430E" w14:textId="77777777" w:rsidTr="00EB2A13">
        <w:tc>
          <w:tcPr>
            <w:tcW w:w="1440" w:type="dxa"/>
            <w:tcBorders>
              <w:top w:val="nil"/>
              <w:left w:val="single" w:sz="4" w:space="0" w:color="auto"/>
              <w:bottom w:val="single" w:sz="4" w:space="0" w:color="auto"/>
              <w:right w:val="single" w:sz="4" w:space="0" w:color="auto"/>
            </w:tcBorders>
            <w:shd w:val="clear" w:color="auto" w:fill="auto"/>
          </w:tcPr>
          <w:p w14:paraId="507C20BF" w14:textId="77777777" w:rsidR="00EB2A13" w:rsidRPr="00162B97" w:rsidRDefault="00EB2A13" w:rsidP="00660274">
            <w:pPr>
              <w:rPr>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45012AC2" w14:textId="77777777" w:rsidR="00EB2A13" w:rsidRDefault="00EB2A13" w:rsidP="00660274">
            <w:pPr>
              <w:ind w:right="72"/>
              <w:jc w:val="both"/>
              <w:rPr>
                <w:sz w:val="18"/>
                <w:szCs w:val="18"/>
              </w:rPr>
            </w:pPr>
          </w:p>
        </w:tc>
        <w:tc>
          <w:tcPr>
            <w:tcW w:w="900" w:type="dxa"/>
            <w:tcBorders>
              <w:top w:val="nil"/>
              <w:left w:val="single" w:sz="18" w:space="0" w:color="auto"/>
              <w:bottom w:val="single" w:sz="4" w:space="0" w:color="auto"/>
              <w:right w:val="single" w:sz="4" w:space="0" w:color="auto"/>
            </w:tcBorders>
            <w:shd w:val="clear" w:color="auto" w:fill="auto"/>
          </w:tcPr>
          <w:p w14:paraId="58D2397B" w14:textId="40E47719" w:rsidR="00EB2A13" w:rsidRPr="00EA17D7" w:rsidRDefault="00EB2A13" w:rsidP="00660274">
            <w:pPr>
              <w:ind w:right="72"/>
              <w:rPr>
                <w:sz w:val="18"/>
                <w:szCs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shd w:val="clear" w:color="auto" w:fill="auto"/>
          </w:tcPr>
          <w:p w14:paraId="13F3F7D5" w14:textId="77777777" w:rsidR="00EB2A13" w:rsidRPr="00EA17D7" w:rsidRDefault="00EB2A13" w:rsidP="00660274">
            <w:pPr>
              <w:ind w:right="72"/>
              <w:rPr>
                <w:sz w:val="18"/>
                <w:szCs w:val="18"/>
              </w:rPr>
            </w:pPr>
          </w:p>
        </w:tc>
        <w:tc>
          <w:tcPr>
            <w:tcW w:w="5400" w:type="dxa"/>
            <w:gridSpan w:val="4"/>
            <w:tcBorders>
              <w:top w:val="nil"/>
              <w:left w:val="single" w:sz="4" w:space="0" w:color="auto"/>
              <w:bottom w:val="single" w:sz="4" w:space="0" w:color="auto"/>
              <w:right w:val="single" w:sz="4" w:space="0" w:color="auto"/>
            </w:tcBorders>
            <w:shd w:val="clear" w:color="auto" w:fill="auto"/>
          </w:tcPr>
          <w:p w14:paraId="1177592F" w14:textId="77777777" w:rsidR="00EB2A13" w:rsidRPr="00EA17D7" w:rsidRDefault="00EB2A13" w:rsidP="00660274">
            <w:pPr>
              <w:ind w:right="72"/>
              <w:jc w:val="both"/>
              <w:rPr>
                <w:sz w:val="18"/>
                <w:szCs w:val="18"/>
              </w:rPr>
            </w:pPr>
          </w:p>
        </w:tc>
        <w:tc>
          <w:tcPr>
            <w:tcW w:w="900" w:type="dxa"/>
            <w:tcBorders>
              <w:top w:val="nil"/>
              <w:left w:val="single" w:sz="4" w:space="0" w:color="auto"/>
              <w:bottom w:val="single" w:sz="4" w:space="0" w:color="auto"/>
              <w:right w:val="single" w:sz="4" w:space="0" w:color="auto"/>
            </w:tcBorders>
            <w:shd w:val="clear" w:color="auto" w:fill="auto"/>
          </w:tcPr>
          <w:p w14:paraId="2AA51965" w14:textId="77777777" w:rsidR="00EB2A13" w:rsidRPr="00A35698" w:rsidRDefault="00EB2A13" w:rsidP="00660274">
            <w:pPr>
              <w:spacing w:before="60"/>
              <w:rPr>
                <w:sz w:val="18"/>
                <w:szCs w:val="18"/>
              </w:rPr>
            </w:pPr>
          </w:p>
        </w:tc>
        <w:tc>
          <w:tcPr>
            <w:tcW w:w="720" w:type="dxa"/>
            <w:tcBorders>
              <w:top w:val="nil"/>
              <w:left w:val="single" w:sz="4" w:space="0" w:color="auto"/>
              <w:bottom w:val="single" w:sz="4" w:space="0" w:color="auto"/>
              <w:right w:val="single" w:sz="4" w:space="0" w:color="auto"/>
            </w:tcBorders>
            <w:shd w:val="clear" w:color="auto" w:fill="auto"/>
          </w:tcPr>
          <w:p w14:paraId="1ACC0FCF" w14:textId="77777777" w:rsidR="00EB2A13" w:rsidRDefault="00EB2A13" w:rsidP="00660274">
            <w:pPr>
              <w:rPr>
                <w:sz w:val="18"/>
              </w:rPr>
            </w:pPr>
          </w:p>
        </w:tc>
      </w:tr>
      <w:tr w:rsidR="00660274" w14:paraId="2CFCD4CE" w14:textId="77777777" w:rsidTr="00EB2A13">
        <w:tc>
          <w:tcPr>
            <w:tcW w:w="1440" w:type="dxa"/>
            <w:tcBorders>
              <w:top w:val="single" w:sz="4" w:space="0" w:color="auto"/>
              <w:left w:val="single" w:sz="4" w:space="0" w:color="auto"/>
              <w:bottom w:val="single" w:sz="4" w:space="0" w:color="auto"/>
              <w:right w:val="single" w:sz="4" w:space="0" w:color="auto"/>
            </w:tcBorders>
            <w:shd w:val="clear" w:color="auto" w:fill="auto"/>
          </w:tcPr>
          <w:p w14:paraId="35BB686C" w14:textId="77777777" w:rsidR="00660274" w:rsidRDefault="00660274" w:rsidP="00660274">
            <w:pPr>
              <w:rPr>
                <w:sz w:val="18"/>
              </w:rPr>
            </w:pPr>
            <w:r w:rsidRPr="00162B97">
              <w:rPr>
                <w:sz w:val="18"/>
                <w:szCs w:val="18"/>
              </w:rPr>
              <w:t xml:space="preserve">Článek </w:t>
            </w:r>
            <w:r>
              <w:rPr>
                <w:sz w:val="18"/>
                <w:szCs w:val="18"/>
              </w:rPr>
              <w:t>26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1A1D245" w14:textId="77777777" w:rsidR="00660274" w:rsidRPr="00EA17D7" w:rsidRDefault="00660274" w:rsidP="00660274">
            <w:pPr>
              <w:ind w:right="72"/>
              <w:jc w:val="both"/>
              <w:rPr>
                <w:sz w:val="18"/>
                <w:szCs w:val="18"/>
              </w:rPr>
            </w:pPr>
            <w:r w:rsidRPr="00EA17D7">
              <w:rPr>
                <w:sz w:val="18"/>
                <w:szCs w:val="18"/>
              </w:rPr>
              <w:t>1. Od daně je osvobozen investiční majetek a ostatní zařízení podniku, které</w:t>
            </w:r>
          </w:p>
          <w:p w14:paraId="680C9581" w14:textId="77777777" w:rsidR="00660274" w:rsidRPr="00EA17D7" w:rsidRDefault="00660274" w:rsidP="00660274">
            <w:pPr>
              <w:ind w:right="72"/>
              <w:jc w:val="both"/>
              <w:rPr>
                <w:sz w:val="18"/>
                <w:szCs w:val="18"/>
              </w:rPr>
            </w:pPr>
            <w:r w:rsidRPr="00EA17D7">
              <w:rPr>
                <w:sz w:val="18"/>
                <w:szCs w:val="18"/>
              </w:rPr>
              <w:t>a) s výjimkou zvláštních případů odůvodněných okolnostmi byly skutečně používány v podniku po dobu nejméně dvanácti měsíců před ukončením činnosti podniku ve třetí zemi nebo na třetím území odeslání, odkud byl přemístěn;</w:t>
            </w:r>
          </w:p>
          <w:p w14:paraId="45D05A31" w14:textId="77777777" w:rsidR="00660274" w:rsidRPr="00EA17D7" w:rsidRDefault="00660274" w:rsidP="00660274">
            <w:pPr>
              <w:ind w:right="72"/>
              <w:jc w:val="both"/>
              <w:rPr>
                <w:sz w:val="18"/>
                <w:szCs w:val="18"/>
              </w:rPr>
            </w:pPr>
            <w:r w:rsidRPr="00EA17D7">
              <w:rPr>
                <w:sz w:val="18"/>
                <w:szCs w:val="18"/>
              </w:rPr>
              <w:t>b) jsou po přemístění určeny ke stejnému účelu použití;</w:t>
            </w:r>
          </w:p>
          <w:p w14:paraId="6520EBF4" w14:textId="77777777" w:rsidR="00660274" w:rsidRPr="00EA17D7" w:rsidRDefault="00660274" w:rsidP="00660274">
            <w:pPr>
              <w:ind w:right="72"/>
              <w:jc w:val="both"/>
              <w:rPr>
                <w:sz w:val="18"/>
                <w:szCs w:val="18"/>
              </w:rPr>
            </w:pPr>
            <w:r w:rsidRPr="00EA17D7">
              <w:rPr>
                <w:sz w:val="18"/>
                <w:szCs w:val="18"/>
              </w:rPr>
              <w:t>c) jsou určeny k činnosti, která není osvobozena od daně podle článků 132, 133, 135 a 136 směrnice 2006/112/ES;</w:t>
            </w:r>
          </w:p>
          <w:p w14:paraId="3B08EDE5" w14:textId="77777777" w:rsidR="00660274" w:rsidRPr="00EA17D7" w:rsidRDefault="00660274" w:rsidP="00660274">
            <w:pPr>
              <w:ind w:right="72"/>
              <w:jc w:val="both"/>
              <w:rPr>
                <w:sz w:val="18"/>
                <w:szCs w:val="18"/>
              </w:rPr>
            </w:pPr>
            <w:r w:rsidRPr="00EA17D7">
              <w:rPr>
                <w:sz w:val="18"/>
                <w:szCs w:val="18"/>
              </w:rPr>
              <w:t>d) odpovídají druhu a velikosti daného podniku.</w:t>
            </w:r>
          </w:p>
          <w:p w14:paraId="609B4680" w14:textId="77777777" w:rsidR="00660274" w:rsidRDefault="00660274" w:rsidP="00660274">
            <w:pPr>
              <w:jc w:val="both"/>
              <w:rPr>
                <w:sz w:val="18"/>
              </w:rPr>
            </w:pPr>
            <w:r w:rsidRPr="00EA17D7">
              <w:rPr>
                <w:sz w:val="18"/>
                <w:szCs w:val="18"/>
              </w:rPr>
              <w:t>2. Až do vstupu společných pravidel zmíněných v čl. 176 prvním pododstavci směrnice 2006/112/ES v platnost mohou členské státy zcela nebo zčásti vyloučit z osvobození od daně investiční majetek, na který se použil čl. 176 druhý pododstavec uvedené směrnice.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FEC9450" w14:textId="379963CC" w:rsidR="00660274" w:rsidRPr="000E4BA4" w:rsidRDefault="00660274" w:rsidP="00660274">
            <w:pPr>
              <w:rPr>
                <w:sz w:val="18"/>
              </w:rPr>
            </w:pPr>
            <w:r w:rsidRPr="000E4BA4">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02858B"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5CA2672"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731D47C"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B1503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5E5C04" w14:textId="77777777" w:rsidR="00660274" w:rsidRDefault="00660274" w:rsidP="00660274">
            <w:pPr>
              <w:rPr>
                <w:sz w:val="18"/>
              </w:rPr>
            </w:pPr>
            <w:r>
              <w:rPr>
                <w:sz w:val="18"/>
              </w:rPr>
              <w:t>1</w:t>
            </w:r>
          </w:p>
        </w:tc>
      </w:tr>
      <w:tr w:rsidR="00660274" w14:paraId="6C88B1C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A7CA405" w14:textId="77777777" w:rsidR="00660274" w:rsidRDefault="00660274" w:rsidP="00660274">
            <w:pPr>
              <w:rPr>
                <w:sz w:val="18"/>
              </w:rPr>
            </w:pPr>
            <w:r w:rsidRPr="00162B97">
              <w:rPr>
                <w:sz w:val="18"/>
                <w:szCs w:val="18"/>
              </w:rPr>
              <w:t>Článek 27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AAD5512" w14:textId="77777777" w:rsidR="00660274" w:rsidRDefault="00660274" w:rsidP="00660274">
            <w:pPr>
              <w:jc w:val="both"/>
              <w:rPr>
                <w:sz w:val="18"/>
              </w:rPr>
            </w:pPr>
            <w:r w:rsidRPr="00162B97">
              <w:rPr>
                <w:sz w:val="18"/>
                <w:szCs w:val="18"/>
              </w:rPr>
              <w:t>Od daně není osvobozen investiční majetek a ostatní zařízení podniku usazeného mimo Společenství přemístěné na území Společenství z důvodů splynutí nebo sloučení s podnikem usazeným ve Společenství bez vytvoření nové činnosti.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6A553C2"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8AE025"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DC5946D"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7FDC0125"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24E9B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2611E1" w14:textId="77777777" w:rsidR="00660274" w:rsidRDefault="00660274" w:rsidP="00660274">
            <w:pPr>
              <w:rPr>
                <w:sz w:val="18"/>
              </w:rPr>
            </w:pPr>
            <w:r>
              <w:rPr>
                <w:sz w:val="18"/>
              </w:rPr>
              <w:t>1</w:t>
            </w:r>
          </w:p>
        </w:tc>
      </w:tr>
      <w:tr w:rsidR="00660274" w14:paraId="3326F7C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3187B8D" w14:textId="77777777" w:rsidR="00660274" w:rsidRDefault="00660274" w:rsidP="00660274">
            <w:pPr>
              <w:rPr>
                <w:sz w:val="18"/>
              </w:rPr>
            </w:pPr>
            <w:r w:rsidRPr="00162B97">
              <w:rPr>
                <w:sz w:val="18"/>
                <w:szCs w:val="18"/>
              </w:rPr>
              <w:t>Článek 28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D48B7D9" w14:textId="77777777" w:rsidR="00660274" w:rsidRPr="00162B97" w:rsidRDefault="00660274" w:rsidP="00660274">
            <w:pPr>
              <w:ind w:right="72"/>
              <w:jc w:val="both"/>
              <w:rPr>
                <w:sz w:val="18"/>
                <w:szCs w:val="18"/>
              </w:rPr>
            </w:pPr>
            <w:r w:rsidRPr="00162B97">
              <w:rPr>
                <w:sz w:val="18"/>
                <w:szCs w:val="18"/>
              </w:rPr>
              <w:t>Od daně nejsou osvobozeny</w:t>
            </w:r>
          </w:p>
          <w:p w14:paraId="19C1E1B1" w14:textId="77777777" w:rsidR="00660274" w:rsidRPr="00162B97" w:rsidRDefault="00660274" w:rsidP="00660274">
            <w:pPr>
              <w:ind w:right="72"/>
              <w:jc w:val="both"/>
              <w:rPr>
                <w:sz w:val="18"/>
                <w:szCs w:val="18"/>
              </w:rPr>
            </w:pPr>
            <w:r w:rsidRPr="00162B97">
              <w:rPr>
                <w:sz w:val="18"/>
                <w:szCs w:val="18"/>
              </w:rPr>
              <w:t>a) dopravní prostředky, které neslouží k výrobním účelům ani k poskytování služeb;</w:t>
            </w:r>
          </w:p>
          <w:p w14:paraId="3DFBFF78" w14:textId="77777777" w:rsidR="00660274" w:rsidRPr="00162B97" w:rsidRDefault="00660274" w:rsidP="00660274">
            <w:pPr>
              <w:ind w:right="72"/>
              <w:jc w:val="both"/>
              <w:rPr>
                <w:sz w:val="18"/>
                <w:szCs w:val="18"/>
              </w:rPr>
            </w:pPr>
            <w:r w:rsidRPr="00162B97">
              <w:rPr>
                <w:sz w:val="18"/>
                <w:szCs w:val="18"/>
              </w:rPr>
              <w:t>b) zásoby všeho druhu určené k lidské spotřebě nebo ke krmení zvířat;</w:t>
            </w:r>
          </w:p>
          <w:p w14:paraId="078472F7" w14:textId="77777777" w:rsidR="00660274" w:rsidRPr="00162B97" w:rsidRDefault="00660274" w:rsidP="00660274">
            <w:pPr>
              <w:ind w:right="72"/>
              <w:jc w:val="both"/>
              <w:rPr>
                <w:sz w:val="18"/>
                <w:szCs w:val="18"/>
              </w:rPr>
            </w:pPr>
            <w:r w:rsidRPr="00162B97">
              <w:rPr>
                <w:sz w:val="18"/>
                <w:szCs w:val="18"/>
              </w:rPr>
              <w:t>c) paliva a zásoby surovin, hotových výrobků nebo polotovarů;</w:t>
            </w:r>
          </w:p>
          <w:p w14:paraId="7F3B356F" w14:textId="77777777" w:rsidR="00660274" w:rsidRDefault="00660274" w:rsidP="00660274">
            <w:pPr>
              <w:jc w:val="both"/>
              <w:rPr>
                <w:sz w:val="18"/>
              </w:rPr>
            </w:pPr>
            <w:r w:rsidRPr="00162B97">
              <w:rPr>
                <w:sz w:val="18"/>
                <w:szCs w:val="18"/>
              </w:rPr>
              <w:t>d) hospodářská zvířata, která jsou vlastnictvím obchodníků s hospodářskými zvířaty.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D7DDD03"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946EF8"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971E062"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0B9E39A"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5D3B45"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B7CC56" w14:textId="77777777" w:rsidR="00660274" w:rsidRDefault="00660274" w:rsidP="00660274">
            <w:pPr>
              <w:rPr>
                <w:sz w:val="18"/>
              </w:rPr>
            </w:pPr>
            <w:r>
              <w:rPr>
                <w:sz w:val="18"/>
              </w:rPr>
              <w:t>1</w:t>
            </w:r>
          </w:p>
        </w:tc>
      </w:tr>
      <w:tr w:rsidR="00660274" w14:paraId="10042CA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8FD5759" w14:textId="77777777" w:rsidR="00660274" w:rsidRDefault="00660274" w:rsidP="00660274">
            <w:pPr>
              <w:rPr>
                <w:sz w:val="18"/>
              </w:rPr>
            </w:pPr>
            <w:r w:rsidRPr="00162B97">
              <w:rPr>
                <w:sz w:val="18"/>
                <w:szCs w:val="18"/>
              </w:rPr>
              <w:t>Článek 29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A0CF668" w14:textId="77777777" w:rsidR="00660274" w:rsidRDefault="00660274" w:rsidP="00660274">
            <w:pPr>
              <w:jc w:val="both"/>
              <w:rPr>
                <w:sz w:val="18"/>
              </w:rPr>
            </w:pPr>
            <w:r w:rsidRPr="00162B97">
              <w:rPr>
                <w:sz w:val="18"/>
                <w:szCs w:val="18"/>
              </w:rPr>
              <w:t>S výjimkou zvláštních případů odůvodněných okolnostmi jsou od daně osvobozeny jen investiční majetek a ostatní zařízení dovezené ve lhůtě dvanácti měsíců ode dne ukončení činnosti podniku ve třetí zemi nebo na třetím území odeslání.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E55BE09"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683955"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6C5875"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268A4D88"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CD29C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C7B8AA" w14:textId="77777777" w:rsidR="00660274" w:rsidRDefault="00660274" w:rsidP="00660274">
            <w:pPr>
              <w:rPr>
                <w:sz w:val="18"/>
              </w:rPr>
            </w:pPr>
            <w:r>
              <w:rPr>
                <w:sz w:val="18"/>
              </w:rPr>
              <w:t>1</w:t>
            </w:r>
          </w:p>
        </w:tc>
      </w:tr>
      <w:tr w:rsidR="00660274" w14:paraId="5FBAB0C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B319C72" w14:textId="77777777" w:rsidR="00660274" w:rsidRPr="00EF73B1" w:rsidRDefault="00660274" w:rsidP="00660274">
            <w:pPr>
              <w:rPr>
                <w:sz w:val="18"/>
                <w:szCs w:val="18"/>
              </w:rPr>
            </w:pPr>
            <w:r w:rsidRPr="00162B97">
              <w:rPr>
                <w:sz w:val="18"/>
                <w:szCs w:val="18"/>
              </w:rPr>
              <w:t xml:space="preserve">Článek </w:t>
            </w:r>
            <w:r>
              <w:rPr>
                <w:sz w:val="18"/>
                <w:szCs w:val="18"/>
              </w:rPr>
              <w:t>30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4B877A" w14:textId="77777777" w:rsidR="00660274" w:rsidRPr="00EA17D7" w:rsidRDefault="00660274" w:rsidP="00660274">
            <w:pPr>
              <w:ind w:right="72"/>
              <w:jc w:val="both"/>
              <w:rPr>
                <w:sz w:val="18"/>
                <w:szCs w:val="18"/>
              </w:rPr>
            </w:pPr>
            <w:r w:rsidRPr="00EA17D7">
              <w:rPr>
                <w:sz w:val="18"/>
                <w:szCs w:val="18"/>
              </w:rPr>
              <w:t>1. Za podmínek stanovených v článcích 31 a 32 jsou od daně osvobozeny produkty zemědělské, chovatelské, včelařské, zahradnické a lesnické, které pocházejí z pozemků ležících ve třetí zemi nebo na třetím území v bezprostřední blízkosti území Společenství a obhospodařovaných zemědělci, jejichž podnik má sídlo ve Společenství v bezprostřední blízkosti dané země nebo daného území.</w:t>
            </w:r>
          </w:p>
          <w:p w14:paraId="3199006E" w14:textId="77777777" w:rsidR="00660274" w:rsidRPr="00EA17D7" w:rsidRDefault="00660274" w:rsidP="00660274">
            <w:pPr>
              <w:ind w:right="72"/>
              <w:jc w:val="both"/>
              <w:rPr>
                <w:sz w:val="18"/>
                <w:szCs w:val="18"/>
              </w:rPr>
            </w:pPr>
            <w:r w:rsidRPr="00EA17D7">
              <w:rPr>
                <w:sz w:val="18"/>
                <w:szCs w:val="18"/>
              </w:rPr>
              <w:t>Od daně jsou rovněž osvobozeni čistokrevní koně staří nejvýše šest měsíců narození ve třetí zemi nebo na třetím území ze zvířete, které bylo ve Společenství pokryto a poté dočasně vyvezeno k porodu.</w:t>
            </w:r>
          </w:p>
          <w:p w14:paraId="55B23CC6" w14:textId="77777777" w:rsidR="00660274" w:rsidRDefault="00660274" w:rsidP="00660274">
            <w:pPr>
              <w:jc w:val="both"/>
              <w:rPr>
                <w:sz w:val="18"/>
              </w:rPr>
            </w:pPr>
            <w:r w:rsidRPr="00EA17D7">
              <w:rPr>
                <w:sz w:val="18"/>
                <w:szCs w:val="18"/>
              </w:rPr>
              <w:t>2. Při dovozu produktů chovu se osvobození uvedené v odst. 1 prvním pododstavci použije tehdy, jestliže pocházejí ze zvířat, která byla odchována, získána nebo dovezena v souladu s obecnou daňovou úpravou v členském státě dovozu.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1D25657" w14:textId="6FB9E664"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71C59" w14:textId="2139BD7B" w:rsidR="00660274" w:rsidRPr="000E4BA4" w:rsidRDefault="00660274" w:rsidP="00660274">
            <w:pPr>
              <w:rPr>
                <w:sz w:val="18"/>
              </w:rPr>
            </w:pPr>
            <w:r w:rsidRPr="000E4BA4">
              <w:rPr>
                <w:sz w:val="18"/>
              </w:rPr>
              <w:t>§ 71 odst. 2 písm. d)</w:t>
            </w:r>
            <w:r>
              <w:rPr>
                <w:sz w:val="18"/>
              </w:rPr>
              <w:t xml:space="preserve"> a odst. 3 písm.  b)</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C176CE1" w14:textId="3EAB2C8F"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09B8D8F8" w14:textId="6E406A3D" w:rsidR="00660274" w:rsidRDefault="00660274" w:rsidP="00660274">
            <w:pPr>
              <w:jc w:val="both"/>
              <w:rPr>
                <w:sz w:val="18"/>
              </w:rPr>
            </w:pPr>
            <w:r w:rsidRPr="000E4BA4">
              <w:rPr>
                <w:sz w:val="18"/>
              </w:rPr>
              <w:t>d) přemístění obchodního majetku a ostatního zařízení při přemístění obchodního závodu,</w:t>
            </w:r>
          </w:p>
          <w:p w14:paraId="136864C8" w14:textId="77777777" w:rsidR="00660274" w:rsidRDefault="00660274" w:rsidP="00660274">
            <w:pPr>
              <w:jc w:val="both"/>
              <w:rPr>
                <w:sz w:val="18"/>
              </w:rPr>
            </w:pPr>
            <w:r w:rsidRPr="00665ABD">
              <w:rPr>
                <w:sz w:val="18"/>
              </w:rPr>
              <w:t>(3) Od daně je dále osvobozen dovoz</w:t>
            </w:r>
          </w:p>
          <w:p w14:paraId="26EF1976" w14:textId="77777777" w:rsidR="00660274" w:rsidRPr="000E4BA4" w:rsidRDefault="00660274" w:rsidP="00660274">
            <w:pPr>
              <w:jc w:val="both"/>
              <w:rPr>
                <w:sz w:val="18"/>
              </w:rPr>
            </w:pPr>
            <w:r w:rsidRPr="00665ABD">
              <w:rPr>
                <w:sz w:val="18"/>
              </w:rPr>
              <w:t>b)</w:t>
            </w:r>
            <w:r>
              <w:rPr>
                <w:sz w:val="18"/>
              </w:rPr>
              <w:t xml:space="preserve"> </w:t>
            </w:r>
            <w:r w:rsidRPr="00665ABD">
              <w:rPr>
                <w:sz w:val="18"/>
              </w:rPr>
              <w:t>čistokrevných koní starých nejvýše šest měsíců, narozených ve třetí zemi nebo na třetím území ze zvířete, které bylo na území Evropské unie pokryto a poté dočasně vyvezeno k porodu,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DB07E50"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EA909D" w14:textId="1436A28F" w:rsidR="00660274" w:rsidRDefault="00660274" w:rsidP="00660274">
            <w:pPr>
              <w:rPr>
                <w:sz w:val="18"/>
              </w:rPr>
            </w:pPr>
            <w:r>
              <w:rPr>
                <w:sz w:val="18"/>
              </w:rPr>
              <w:t>1</w:t>
            </w:r>
          </w:p>
        </w:tc>
      </w:tr>
      <w:tr w:rsidR="00660274" w14:paraId="430FE59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81D732E" w14:textId="77777777" w:rsidR="00660274" w:rsidRDefault="00660274" w:rsidP="00660274">
            <w:pPr>
              <w:rPr>
                <w:sz w:val="18"/>
              </w:rPr>
            </w:pPr>
            <w:r w:rsidRPr="00162B97">
              <w:rPr>
                <w:sz w:val="18"/>
                <w:szCs w:val="18"/>
              </w:rPr>
              <w:t>Článek 31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CD862DC" w14:textId="77777777" w:rsidR="00660274" w:rsidRDefault="00660274" w:rsidP="00660274">
            <w:pPr>
              <w:jc w:val="both"/>
              <w:rPr>
                <w:sz w:val="18"/>
              </w:rPr>
            </w:pPr>
            <w:r w:rsidRPr="00162B97">
              <w:rPr>
                <w:sz w:val="18"/>
                <w:szCs w:val="18"/>
              </w:rPr>
              <w:t>Od daně jsou osvobozeny pouze produkty, které prošly pouze ošetřením běžným po sklizni nebo produkci.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4555FC5"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47FE34"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6EFF179"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1E0F8DF8"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5C622DB"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341B81" w14:textId="77777777" w:rsidR="00660274" w:rsidRDefault="00660274" w:rsidP="00660274">
            <w:pPr>
              <w:rPr>
                <w:sz w:val="18"/>
              </w:rPr>
            </w:pPr>
            <w:r>
              <w:rPr>
                <w:sz w:val="18"/>
              </w:rPr>
              <w:t>1</w:t>
            </w:r>
          </w:p>
        </w:tc>
      </w:tr>
      <w:tr w:rsidR="00660274" w14:paraId="12D4E47D"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3E71DB4" w14:textId="77777777" w:rsidR="00660274" w:rsidRDefault="00660274" w:rsidP="00660274">
            <w:pPr>
              <w:rPr>
                <w:sz w:val="18"/>
              </w:rPr>
            </w:pPr>
            <w:r w:rsidRPr="00162B97">
              <w:rPr>
                <w:sz w:val="18"/>
                <w:szCs w:val="18"/>
              </w:rPr>
              <w:t>Článek 32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46B7268" w14:textId="77777777" w:rsidR="00660274" w:rsidRDefault="00660274" w:rsidP="00660274">
            <w:pPr>
              <w:jc w:val="both"/>
              <w:rPr>
                <w:sz w:val="18"/>
              </w:rPr>
            </w:pPr>
            <w:r w:rsidRPr="00162B97">
              <w:rPr>
                <w:sz w:val="18"/>
                <w:szCs w:val="18"/>
              </w:rPr>
              <w:t>Od daně jsou osvobozeny pouze produkty dovážené dotyčným zemědělcem nebo na jeho účet.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910EED4"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A6F5D5"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531DCC5"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24EF5D17"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D307F0"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E427B9" w14:textId="77777777" w:rsidR="00660274" w:rsidRDefault="00660274" w:rsidP="00660274">
            <w:pPr>
              <w:rPr>
                <w:sz w:val="18"/>
              </w:rPr>
            </w:pPr>
            <w:r>
              <w:rPr>
                <w:sz w:val="18"/>
              </w:rPr>
              <w:t>1</w:t>
            </w:r>
          </w:p>
        </w:tc>
      </w:tr>
      <w:tr w:rsidR="00660274" w14:paraId="6BCF006B"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C4E41B1" w14:textId="77777777" w:rsidR="00660274" w:rsidRDefault="00660274" w:rsidP="00660274">
            <w:pPr>
              <w:rPr>
                <w:sz w:val="18"/>
              </w:rPr>
            </w:pPr>
            <w:r w:rsidRPr="00162B97">
              <w:rPr>
                <w:sz w:val="18"/>
                <w:szCs w:val="18"/>
              </w:rPr>
              <w:t>Článek 33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13AD235" w14:textId="77777777" w:rsidR="00660274" w:rsidRDefault="00660274" w:rsidP="00660274">
            <w:pPr>
              <w:jc w:val="both"/>
              <w:rPr>
                <w:sz w:val="18"/>
              </w:rPr>
            </w:pPr>
            <w:r w:rsidRPr="00162B97">
              <w:rPr>
                <w:sz w:val="18"/>
                <w:szCs w:val="18"/>
              </w:rPr>
              <w:t>Tato kapitola se použije obdobně na výtěžky rybolovu nebo rybářství provozovaného na hraničních jezerech a vodních tocích Společenství rybáři usazenými ve Společenství a úlovky lovců usazených ve Společenství z lovu na těchto jezerech a vodních tocích.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89F09DB"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49DECA"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4F4C91E"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4DD466A7"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72FDF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4E842" w14:textId="77777777" w:rsidR="00660274" w:rsidRDefault="00660274" w:rsidP="00660274">
            <w:pPr>
              <w:rPr>
                <w:sz w:val="18"/>
              </w:rPr>
            </w:pPr>
            <w:r>
              <w:rPr>
                <w:sz w:val="18"/>
              </w:rPr>
              <w:t>1</w:t>
            </w:r>
          </w:p>
        </w:tc>
      </w:tr>
      <w:tr w:rsidR="00660274" w14:paraId="5EC8BB7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F4FFDE8" w14:textId="77777777" w:rsidR="00660274" w:rsidRDefault="00660274" w:rsidP="00660274">
            <w:pPr>
              <w:rPr>
                <w:sz w:val="18"/>
              </w:rPr>
            </w:pPr>
            <w:r w:rsidRPr="00162B97">
              <w:rPr>
                <w:sz w:val="18"/>
                <w:szCs w:val="18"/>
              </w:rPr>
              <w:t>Článek 34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ACCA2FF" w14:textId="77777777" w:rsidR="00660274" w:rsidRDefault="00660274" w:rsidP="00660274">
            <w:pPr>
              <w:jc w:val="both"/>
              <w:rPr>
                <w:sz w:val="18"/>
              </w:rPr>
            </w:pPr>
            <w:r w:rsidRPr="00162B97">
              <w:rPr>
                <w:sz w:val="18"/>
                <w:szCs w:val="18"/>
              </w:rPr>
              <w:t>Za podmínek stanovených v článku 35 jsou od daně osvobozeny osivo, hnojiva a produkty k pěstování rostlin a obdělávání půdy určené pro pozemky ležící ve Společenství v bezprostřední blízkosti třetí země nebo třetího území a obhospodařované zemědělci, jejichž podnik má sídlo na území uvedené země nebo území v bezprostřední blízkosti území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795D1E6"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A2466A"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1740C86"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6C115D79"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3BE144"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DE6B7" w14:textId="77777777" w:rsidR="00660274" w:rsidRDefault="00660274" w:rsidP="00660274">
            <w:pPr>
              <w:rPr>
                <w:sz w:val="18"/>
              </w:rPr>
            </w:pPr>
            <w:r>
              <w:rPr>
                <w:sz w:val="18"/>
              </w:rPr>
              <w:t>1</w:t>
            </w:r>
          </w:p>
        </w:tc>
      </w:tr>
      <w:tr w:rsidR="00660274" w14:paraId="6AAA03D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5CBCA65" w14:textId="77777777" w:rsidR="00660274" w:rsidRPr="00665ABD" w:rsidRDefault="00660274" w:rsidP="00660274">
            <w:pPr>
              <w:rPr>
                <w:sz w:val="18"/>
                <w:szCs w:val="18"/>
              </w:rPr>
            </w:pPr>
            <w:r w:rsidRPr="00162B97">
              <w:rPr>
                <w:sz w:val="18"/>
                <w:szCs w:val="18"/>
              </w:rPr>
              <w:t xml:space="preserve">Článek </w:t>
            </w:r>
            <w:r>
              <w:rPr>
                <w:sz w:val="18"/>
                <w:szCs w:val="18"/>
              </w:rPr>
              <w:t>35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620778F" w14:textId="77777777" w:rsidR="00660274" w:rsidRPr="00665ABD" w:rsidRDefault="00660274" w:rsidP="00660274">
            <w:pPr>
              <w:ind w:right="72"/>
              <w:jc w:val="both"/>
              <w:rPr>
                <w:sz w:val="18"/>
                <w:szCs w:val="18"/>
              </w:rPr>
            </w:pPr>
            <w:r w:rsidRPr="00665ABD">
              <w:rPr>
                <w:sz w:val="18"/>
                <w:szCs w:val="18"/>
              </w:rPr>
              <w:t>1. Od daně jsou osvobozeny pouze osivo, hnojiva a jiné produkty v množství nezbytném k obhospodařování daných pozemků.</w:t>
            </w:r>
          </w:p>
          <w:p w14:paraId="26976DE3" w14:textId="77777777" w:rsidR="00660274" w:rsidRPr="00665ABD" w:rsidRDefault="00660274" w:rsidP="00660274">
            <w:pPr>
              <w:ind w:right="72"/>
              <w:jc w:val="both"/>
              <w:rPr>
                <w:sz w:val="18"/>
                <w:szCs w:val="18"/>
              </w:rPr>
            </w:pPr>
            <w:r w:rsidRPr="00665ABD">
              <w:rPr>
                <w:sz w:val="18"/>
                <w:szCs w:val="18"/>
              </w:rPr>
              <w:t>Od daně jsou osvobozeny pouze osivo, hnojiva a jiné produkty dovážené do Společenství dotyčným zemědělcem nebo na jeho účet.</w:t>
            </w:r>
          </w:p>
          <w:p w14:paraId="1A5F5524" w14:textId="77777777" w:rsidR="00660274" w:rsidRDefault="00660274" w:rsidP="00660274">
            <w:pPr>
              <w:jc w:val="both"/>
              <w:rPr>
                <w:sz w:val="18"/>
              </w:rPr>
            </w:pPr>
            <w:r w:rsidRPr="00665ABD">
              <w:rPr>
                <w:sz w:val="18"/>
                <w:szCs w:val="18"/>
              </w:rPr>
              <w:t>2. Osvobození od daně mohou členské státy podmínit vzájemností.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651F7FB" w14:textId="77777777" w:rsidR="00660274" w:rsidRDefault="00660274" w:rsidP="00660274">
            <w:r w:rsidRPr="00B6741B">
              <w:rPr>
                <w:sz w:val="18"/>
              </w:rPr>
              <w:t>235/2004 ve znění 47/2011 344/2013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A330FA" w14:textId="77777777" w:rsidR="00660274" w:rsidRDefault="00660274" w:rsidP="00660274">
            <w:r w:rsidRPr="00965B93">
              <w:rPr>
                <w:sz w:val="18"/>
              </w:rPr>
              <w:t>§ 71 odst. 2 písm.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C9AA3AA"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2385771E"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3782E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A4C86E" w14:textId="77777777" w:rsidR="00660274" w:rsidRDefault="00660274" w:rsidP="00660274">
            <w:pPr>
              <w:rPr>
                <w:sz w:val="18"/>
              </w:rPr>
            </w:pPr>
            <w:r>
              <w:rPr>
                <w:sz w:val="18"/>
              </w:rPr>
              <w:t>1</w:t>
            </w:r>
          </w:p>
        </w:tc>
      </w:tr>
      <w:tr w:rsidR="00660274" w14:paraId="53B6C82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76348AC" w14:textId="77777777" w:rsidR="00660274" w:rsidRPr="00665ABD" w:rsidRDefault="00660274" w:rsidP="00660274">
            <w:pPr>
              <w:rPr>
                <w:sz w:val="18"/>
                <w:szCs w:val="18"/>
              </w:rPr>
            </w:pPr>
            <w:r w:rsidRPr="00162B97">
              <w:rPr>
                <w:sz w:val="18"/>
                <w:szCs w:val="18"/>
              </w:rPr>
              <w:t xml:space="preserve">Článek </w:t>
            </w:r>
            <w:r>
              <w:rPr>
                <w:sz w:val="18"/>
                <w:szCs w:val="18"/>
              </w:rPr>
              <w:t>36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6E7ACF9" w14:textId="77777777" w:rsidR="00660274" w:rsidRPr="00665ABD" w:rsidRDefault="00660274" w:rsidP="00660274">
            <w:pPr>
              <w:ind w:right="72"/>
              <w:jc w:val="both"/>
              <w:rPr>
                <w:sz w:val="18"/>
                <w:szCs w:val="18"/>
              </w:rPr>
            </w:pPr>
            <w:r w:rsidRPr="00665ABD">
              <w:rPr>
                <w:sz w:val="18"/>
                <w:szCs w:val="18"/>
              </w:rPr>
              <w:t>1. Od daně jsou osvobozeny</w:t>
            </w:r>
          </w:p>
          <w:p w14:paraId="10E3B908" w14:textId="77777777" w:rsidR="00660274" w:rsidRPr="00665ABD" w:rsidRDefault="00660274" w:rsidP="00660274">
            <w:pPr>
              <w:ind w:right="72"/>
              <w:jc w:val="both"/>
              <w:rPr>
                <w:sz w:val="18"/>
                <w:szCs w:val="18"/>
              </w:rPr>
            </w:pPr>
            <w:r w:rsidRPr="00665ABD">
              <w:rPr>
                <w:sz w:val="18"/>
                <w:szCs w:val="18"/>
              </w:rPr>
              <w:t>a) zvířata speciálně připravená a bezúplatně zaslaná pro laboratorní účely;</w:t>
            </w:r>
          </w:p>
          <w:p w14:paraId="0B3E22F4" w14:textId="77777777" w:rsidR="00660274" w:rsidRPr="00665ABD" w:rsidRDefault="00660274" w:rsidP="00660274">
            <w:pPr>
              <w:ind w:right="72"/>
              <w:jc w:val="both"/>
              <w:rPr>
                <w:sz w:val="18"/>
                <w:szCs w:val="18"/>
              </w:rPr>
            </w:pPr>
            <w:r w:rsidRPr="00665ABD">
              <w:rPr>
                <w:sz w:val="18"/>
                <w:szCs w:val="18"/>
              </w:rPr>
              <w:t>b) biologické nebo chemické látky dovážené v mezích a za podmínek stanovených v článku 60 nařízení Rady (EHS) č. 918/83 ze dne 28. března 1983 o systému Společenství pro osvobození od cla [6].</w:t>
            </w:r>
          </w:p>
          <w:p w14:paraId="69CFA336" w14:textId="77777777" w:rsidR="00660274" w:rsidRPr="00665ABD" w:rsidRDefault="00660274" w:rsidP="00660274">
            <w:pPr>
              <w:ind w:right="72"/>
              <w:jc w:val="both"/>
              <w:rPr>
                <w:sz w:val="18"/>
                <w:szCs w:val="18"/>
              </w:rPr>
            </w:pPr>
            <w:r w:rsidRPr="00665ABD">
              <w:rPr>
                <w:sz w:val="18"/>
                <w:szCs w:val="18"/>
              </w:rPr>
              <w:t>2. Od daně jsou podle odstavce 1 osvobozeny pouze zvířata a biologické nebo chemické látky určené</w:t>
            </w:r>
          </w:p>
          <w:p w14:paraId="5DB52DC6" w14:textId="77777777" w:rsidR="00660274" w:rsidRPr="00665ABD" w:rsidRDefault="00660274" w:rsidP="00660274">
            <w:pPr>
              <w:ind w:right="72"/>
              <w:jc w:val="both"/>
              <w:rPr>
                <w:sz w:val="18"/>
                <w:szCs w:val="18"/>
              </w:rPr>
            </w:pPr>
            <w:r w:rsidRPr="00665ABD">
              <w:rPr>
                <w:sz w:val="18"/>
                <w:szCs w:val="18"/>
              </w:rPr>
              <w:t>a) pro veřejná nebo veřejně prospěšná zařízení, jejichž hlavní činností je vzdělávání nebo vědecký výzkum, nebo pro organizační složky veřejných nebo veřejně prospěšných zařízení, jejichž hlavní činností je vzdělávání nebo vědecký výzkum, nebo</w:t>
            </w:r>
          </w:p>
          <w:p w14:paraId="0AA9F8FF" w14:textId="77777777" w:rsidR="00660274" w:rsidRDefault="00660274" w:rsidP="00660274">
            <w:pPr>
              <w:jc w:val="both"/>
              <w:rPr>
                <w:sz w:val="18"/>
              </w:rPr>
            </w:pPr>
            <w:r w:rsidRPr="00665ABD">
              <w:rPr>
                <w:sz w:val="18"/>
                <w:szCs w:val="18"/>
              </w:rPr>
              <w:t>b) pro soukromá zařízení, jejichž hlavní činností je vzdělávání nebo vědecký výzkum a kterým příslušné orgány členských států povolily přijímat tyto předměty s osvobozením od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5C20FFA" w14:textId="12964CB3"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EBAC47"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C3D246B" w14:textId="145BAF6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0AAE3D3" w14:textId="77777777" w:rsidR="00660274" w:rsidRPr="000E4BA4" w:rsidRDefault="00660274" w:rsidP="00660274">
            <w:pPr>
              <w:jc w:val="both"/>
              <w:rPr>
                <w:sz w:val="18"/>
              </w:rPr>
            </w:pPr>
            <w:r w:rsidRPr="000E4BA4">
              <w:rPr>
                <w:sz w:val="18"/>
              </w:rPr>
              <w:t>e) léčivé látky, léčivé přípravky, laboratorní zvířata, biologické nebo chemické látky,</w:t>
            </w:r>
          </w:p>
          <w:p w14:paraId="66F31661" w14:textId="77777777" w:rsidR="00660274" w:rsidRPr="000E4BA4" w:rsidRDefault="00660274" w:rsidP="00660274">
            <w:pPr>
              <w:jc w:val="both"/>
              <w:rPr>
                <w:sz w:val="18"/>
              </w:rPr>
            </w:pPr>
            <w:r w:rsidRPr="000E4BA4">
              <w:rPr>
                <w:sz w:val="18"/>
              </w:rPr>
              <w:t>1. laboratorní zvířata a biologické nebo chemické látky určené k výzkumu,</w:t>
            </w:r>
          </w:p>
          <w:p w14:paraId="16AE637A" w14:textId="77777777" w:rsidR="00660274" w:rsidRPr="000E4BA4" w:rsidRDefault="00660274" w:rsidP="00660274">
            <w:pPr>
              <w:jc w:val="both"/>
              <w:rPr>
                <w:sz w:val="18"/>
              </w:rPr>
            </w:pPr>
            <w:r w:rsidRPr="000E4BA4">
              <w:rPr>
                <w:sz w:val="18"/>
              </w:rPr>
              <w:t>2. léčivé látky lidského původu a činidla k určování krevní skupiny a tkání,</w:t>
            </w:r>
          </w:p>
          <w:p w14:paraId="3B2B09CD" w14:textId="77777777" w:rsidR="00660274" w:rsidRPr="000E4BA4" w:rsidRDefault="00660274" w:rsidP="00660274">
            <w:pPr>
              <w:jc w:val="both"/>
              <w:rPr>
                <w:sz w:val="18"/>
              </w:rPr>
            </w:pPr>
            <w:r w:rsidRPr="000E4BA4">
              <w:rPr>
                <w:sz w:val="18"/>
              </w:rPr>
              <w:t>3. referenční látky pro kontrolu jakosti přípravků,</w:t>
            </w:r>
          </w:p>
          <w:p w14:paraId="7D23C613" w14:textId="77777777" w:rsidR="00660274" w:rsidRPr="000E4BA4" w:rsidRDefault="00660274" w:rsidP="00660274">
            <w:pPr>
              <w:jc w:val="both"/>
              <w:rPr>
                <w:sz w:val="18"/>
              </w:rPr>
            </w:pPr>
            <w:r w:rsidRPr="000E4BA4">
              <w:rPr>
                <w:sz w:val="18"/>
              </w:rPr>
              <w:t>4. farmaceutické výrobky používané při mezinárodních sportovních událostech,</w:t>
            </w:r>
          </w:p>
          <w:p w14:paraId="6072C77A"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5B87D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76E188" w14:textId="77777777" w:rsidR="00660274" w:rsidRDefault="00660274" w:rsidP="00660274">
            <w:pPr>
              <w:rPr>
                <w:sz w:val="18"/>
              </w:rPr>
            </w:pPr>
            <w:r>
              <w:rPr>
                <w:sz w:val="18"/>
              </w:rPr>
              <w:t>1</w:t>
            </w:r>
          </w:p>
        </w:tc>
      </w:tr>
      <w:tr w:rsidR="00660274" w14:paraId="2A72643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628ED96" w14:textId="77777777" w:rsidR="00660274" w:rsidRPr="00C111EF" w:rsidRDefault="00660274" w:rsidP="00660274">
            <w:pPr>
              <w:rPr>
                <w:sz w:val="18"/>
                <w:szCs w:val="18"/>
              </w:rPr>
            </w:pPr>
            <w:r w:rsidRPr="00162B97">
              <w:rPr>
                <w:sz w:val="18"/>
                <w:szCs w:val="18"/>
              </w:rPr>
              <w:t xml:space="preserve">Článek </w:t>
            </w:r>
            <w:r>
              <w:rPr>
                <w:sz w:val="18"/>
                <w:szCs w:val="18"/>
              </w:rPr>
              <w:t>37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B2F6B89" w14:textId="77777777" w:rsidR="00660274" w:rsidRPr="00C111EF" w:rsidRDefault="00660274" w:rsidP="00660274">
            <w:pPr>
              <w:ind w:right="72"/>
              <w:jc w:val="both"/>
              <w:rPr>
                <w:sz w:val="18"/>
                <w:szCs w:val="18"/>
              </w:rPr>
            </w:pPr>
            <w:r>
              <w:rPr>
                <w:sz w:val="18"/>
                <w:szCs w:val="18"/>
              </w:rPr>
              <w:t>1</w:t>
            </w:r>
            <w:r w:rsidRPr="00C111EF">
              <w:rPr>
                <w:sz w:val="18"/>
                <w:szCs w:val="18"/>
              </w:rPr>
              <w:t>. Aniž jsou dotčena osvobození podle čl. 143 písm. a) směrnice 2006/112/ES, jsou za podmínek stanovených v článku 38 této směrnice od daně osvobozeny</w:t>
            </w:r>
          </w:p>
          <w:p w14:paraId="353D2AA8" w14:textId="77777777" w:rsidR="00660274" w:rsidRPr="00C111EF" w:rsidRDefault="00660274" w:rsidP="00660274">
            <w:pPr>
              <w:ind w:right="72"/>
              <w:jc w:val="both"/>
              <w:rPr>
                <w:sz w:val="18"/>
                <w:szCs w:val="18"/>
              </w:rPr>
            </w:pPr>
            <w:r w:rsidRPr="00C111EF">
              <w:rPr>
                <w:sz w:val="18"/>
                <w:szCs w:val="18"/>
              </w:rPr>
              <w:t>a) léčebné látky lidského původu;</w:t>
            </w:r>
          </w:p>
          <w:p w14:paraId="069A383D" w14:textId="77777777" w:rsidR="00660274" w:rsidRPr="00C111EF" w:rsidRDefault="00660274" w:rsidP="00660274">
            <w:pPr>
              <w:ind w:right="72"/>
              <w:jc w:val="both"/>
              <w:rPr>
                <w:sz w:val="18"/>
                <w:szCs w:val="18"/>
              </w:rPr>
            </w:pPr>
            <w:r w:rsidRPr="00C111EF">
              <w:rPr>
                <w:sz w:val="18"/>
                <w:szCs w:val="18"/>
              </w:rPr>
              <w:t>b) činidla k určování krevní skupiny;</w:t>
            </w:r>
          </w:p>
          <w:p w14:paraId="656C4164" w14:textId="77777777" w:rsidR="00660274" w:rsidRPr="00C111EF" w:rsidRDefault="00660274" w:rsidP="00660274">
            <w:pPr>
              <w:ind w:right="72"/>
              <w:jc w:val="both"/>
              <w:rPr>
                <w:sz w:val="18"/>
                <w:szCs w:val="18"/>
              </w:rPr>
            </w:pPr>
            <w:r w:rsidRPr="00C111EF">
              <w:rPr>
                <w:sz w:val="18"/>
                <w:szCs w:val="18"/>
              </w:rPr>
              <w:t>c) činidla k určování tkání.</w:t>
            </w:r>
          </w:p>
          <w:p w14:paraId="0515933E" w14:textId="77777777" w:rsidR="00660274" w:rsidRPr="00C111EF" w:rsidRDefault="00660274" w:rsidP="00660274">
            <w:pPr>
              <w:ind w:right="72"/>
              <w:jc w:val="both"/>
              <w:rPr>
                <w:sz w:val="18"/>
                <w:szCs w:val="18"/>
              </w:rPr>
            </w:pPr>
            <w:r w:rsidRPr="00C111EF">
              <w:rPr>
                <w:sz w:val="18"/>
                <w:szCs w:val="18"/>
              </w:rPr>
              <w:t>2. Pro účely odstavce 1 se rozumějí</w:t>
            </w:r>
          </w:p>
          <w:p w14:paraId="27BE52F1" w14:textId="77777777" w:rsidR="00660274" w:rsidRPr="00C111EF" w:rsidRDefault="00660274" w:rsidP="00660274">
            <w:pPr>
              <w:ind w:right="72"/>
              <w:jc w:val="both"/>
              <w:rPr>
                <w:sz w:val="18"/>
                <w:szCs w:val="18"/>
              </w:rPr>
            </w:pPr>
            <w:r w:rsidRPr="00C111EF">
              <w:rPr>
                <w:sz w:val="18"/>
                <w:szCs w:val="18"/>
              </w:rPr>
              <w:t>a) "léčebnými látkami lidského původu" lidská krev a její deriváty (úplná lidská krev, sušená lidská krevní plazma, lidský albumin a stálé roztoky lidských plazmatických proteinů, lidský imunoglobulin a lidský fibrinogen);</w:t>
            </w:r>
          </w:p>
          <w:p w14:paraId="4B80C1D7" w14:textId="77777777" w:rsidR="00660274" w:rsidRPr="00C111EF" w:rsidRDefault="00660274" w:rsidP="00660274">
            <w:pPr>
              <w:ind w:right="72"/>
              <w:jc w:val="both"/>
              <w:rPr>
                <w:sz w:val="18"/>
                <w:szCs w:val="18"/>
              </w:rPr>
            </w:pPr>
            <w:r w:rsidRPr="00C111EF">
              <w:rPr>
                <w:sz w:val="18"/>
                <w:szCs w:val="18"/>
              </w:rPr>
              <w:t>b) "činidly k určování krevní skupiny" veškerá činidla lidského, živočišného, rostlinného nebo jiného původu určená k určování krevní skupiny a neslučitelnosti krevní skupiny;</w:t>
            </w:r>
          </w:p>
          <w:p w14:paraId="25992A3A" w14:textId="77777777" w:rsidR="00660274" w:rsidRDefault="00660274" w:rsidP="00660274">
            <w:pPr>
              <w:jc w:val="both"/>
              <w:rPr>
                <w:sz w:val="18"/>
              </w:rPr>
            </w:pPr>
            <w:r w:rsidRPr="00C111EF">
              <w:rPr>
                <w:sz w:val="18"/>
                <w:szCs w:val="18"/>
              </w:rPr>
              <w:t>c) "činidly k určování tkání" veškerá činidla lidského, živočišného, rostlinného nebo jiného původu určená k určování lidských tkání.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FF5B3BB" w14:textId="2B09335D"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FD03C6"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88679B3" w14:textId="3A97326A"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59F7BFC3" w14:textId="77777777" w:rsidR="00660274" w:rsidRPr="000E4BA4" w:rsidRDefault="00660274" w:rsidP="00660274">
            <w:pPr>
              <w:jc w:val="both"/>
              <w:rPr>
                <w:sz w:val="18"/>
              </w:rPr>
            </w:pPr>
            <w:r w:rsidRPr="000E4BA4">
              <w:rPr>
                <w:sz w:val="18"/>
              </w:rPr>
              <w:t>e) léčivé látky, léčivé přípravky, laboratorní zvířata, biologické nebo chemické látky,</w:t>
            </w:r>
          </w:p>
          <w:p w14:paraId="10847FDF" w14:textId="77777777" w:rsidR="00660274" w:rsidRPr="000E4BA4" w:rsidRDefault="00660274" w:rsidP="00660274">
            <w:pPr>
              <w:jc w:val="both"/>
              <w:rPr>
                <w:sz w:val="18"/>
              </w:rPr>
            </w:pPr>
            <w:r w:rsidRPr="000E4BA4">
              <w:rPr>
                <w:sz w:val="18"/>
              </w:rPr>
              <w:t>1. laboratorní zvířata a biologické nebo chemické látky určené k výzkumu,</w:t>
            </w:r>
          </w:p>
          <w:p w14:paraId="462A544B" w14:textId="77777777" w:rsidR="00660274" w:rsidRPr="000E4BA4" w:rsidRDefault="00660274" w:rsidP="00660274">
            <w:pPr>
              <w:jc w:val="both"/>
              <w:rPr>
                <w:sz w:val="18"/>
              </w:rPr>
            </w:pPr>
            <w:r w:rsidRPr="000E4BA4">
              <w:rPr>
                <w:sz w:val="18"/>
              </w:rPr>
              <w:t>2. léčivé látky lidského původu a činidla k určování krevní skupiny a tkání,</w:t>
            </w:r>
          </w:p>
          <w:p w14:paraId="60F0A99F" w14:textId="77777777" w:rsidR="00660274" w:rsidRPr="000E4BA4" w:rsidRDefault="00660274" w:rsidP="00660274">
            <w:pPr>
              <w:jc w:val="both"/>
              <w:rPr>
                <w:sz w:val="18"/>
              </w:rPr>
            </w:pPr>
            <w:r w:rsidRPr="000E4BA4">
              <w:rPr>
                <w:sz w:val="18"/>
              </w:rPr>
              <w:t>3. referenční látky pro kontrolu jakosti přípravků,</w:t>
            </w:r>
          </w:p>
          <w:p w14:paraId="0BA81394" w14:textId="77777777" w:rsidR="00660274" w:rsidRPr="000E4BA4" w:rsidRDefault="00660274" w:rsidP="00660274">
            <w:pPr>
              <w:jc w:val="both"/>
              <w:rPr>
                <w:sz w:val="18"/>
              </w:rPr>
            </w:pPr>
            <w:r w:rsidRPr="000E4BA4">
              <w:rPr>
                <w:sz w:val="18"/>
              </w:rPr>
              <w:t>4. farmaceutické výrobky používané při mezinárodních sportovních událostech,</w:t>
            </w:r>
          </w:p>
          <w:p w14:paraId="4A03CDF0"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003A5F"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BFB3F" w14:textId="77777777" w:rsidR="00660274" w:rsidRDefault="00660274" w:rsidP="00660274">
            <w:pPr>
              <w:rPr>
                <w:sz w:val="18"/>
              </w:rPr>
            </w:pPr>
            <w:r>
              <w:rPr>
                <w:sz w:val="18"/>
              </w:rPr>
              <w:t>1</w:t>
            </w:r>
          </w:p>
        </w:tc>
      </w:tr>
      <w:tr w:rsidR="00660274" w14:paraId="56D5994F"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17BAB5D" w14:textId="77777777" w:rsidR="00660274" w:rsidRDefault="00660274" w:rsidP="00660274">
            <w:pPr>
              <w:rPr>
                <w:sz w:val="18"/>
              </w:rPr>
            </w:pPr>
            <w:r w:rsidRPr="00162B97">
              <w:rPr>
                <w:sz w:val="18"/>
                <w:szCs w:val="18"/>
              </w:rPr>
              <w:t>Článek 38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069BB4C" w14:textId="77777777" w:rsidR="00660274" w:rsidRPr="00162B97" w:rsidRDefault="00660274" w:rsidP="00660274">
            <w:pPr>
              <w:ind w:right="72"/>
              <w:jc w:val="both"/>
              <w:rPr>
                <w:sz w:val="18"/>
                <w:szCs w:val="18"/>
              </w:rPr>
            </w:pPr>
            <w:r w:rsidRPr="00162B97">
              <w:rPr>
                <w:sz w:val="18"/>
                <w:szCs w:val="18"/>
              </w:rPr>
              <w:t>Od daně je osvobozeno pouze zboží, které je</w:t>
            </w:r>
          </w:p>
          <w:p w14:paraId="7343020A" w14:textId="77777777" w:rsidR="00660274" w:rsidRPr="00162B97" w:rsidRDefault="00660274" w:rsidP="00660274">
            <w:pPr>
              <w:ind w:right="72"/>
              <w:jc w:val="both"/>
              <w:rPr>
                <w:sz w:val="18"/>
                <w:szCs w:val="18"/>
              </w:rPr>
            </w:pPr>
            <w:r w:rsidRPr="00162B97">
              <w:rPr>
                <w:sz w:val="18"/>
                <w:szCs w:val="18"/>
              </w:rPr>
              <w:t>a) určeno subjektům nebo laboratořím schváleným příslušnými orgány, aby je používaly výlučně k lékařským nebo vědeckým účelům s vyloučením jakéhokoli obchodního účelu;</w:t>
            </w:r>
          </w:p>
          <w:p w14:paraId="6CB21E25" w14:textId="77777777" w:rsidR="00660274" w:rsidRPr="00162B97" w:rsidRDefault="00660274" w:rsidP="00660274">
            <w:pPr>
              <w:ind w:right="72"/>
              <w:jc w:val="both"/>
              <w:rPr>
                <w:sz w:val="18"/>
                <w:szCs w:val="18"/>
              </w:rPr>
            </w:pPr>
            <w:r w:rsidRPr="00162B97">
              <w:rPr>
                <w:sz w:val="18"/>
                <w:szCs w:val="18"/>
              </w:rPr>
              <w:t>b) doprovázeno osvědčením o své totožnosti vydaným příslušným orgánem v zemi nebo na území odeslání;</w:t>
            </w:r>
          </w:p>
          <w:p w14:paraId="083B6429" w14:textId="77777777" w:rsidR="00660274" w:rsidRDefault="00660274" w:rsidP="00660274">
            <w:pPr>
              <w:jc w:val="both"/>
              <w:rPr>
                <w:sz w:val="18"/>
              </w:rPr>
            </w:pPr>
            <w:r w:rsidRPr="00162B97">
              <w:rPr>
                <w:sz w:val="18"/>
                <w:szCs w:val="18"/>
              </w:rPr>
              <w:t>c) uloženo v nádobách opatřených zvláštním identifikačním štítkem.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97E2FF7" w14:textId="1B044370"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0303FA"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3BC6136" w14:textId="20E5F870"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CEA5B31" w14:textId="77777777" w:rsidR="00660274" w:rsidRPr="000E4BA4" w:rsidRDefault="00660274" w:rsidP="00660274">
            <w:pPr>
              <w:rPr>
                <w:sz w:val="18"/>
              </w:rPr>
            </w:pPr>
            <w:r w:rsidRPr="000E4BA4">
              <w:rPr>
                <w:sz w:val="18"/>
              </w:rPr>
              <w:t>e) léčivé látky, léčivé přípravky, laboratorní zvířata, biologické nebo chemické látky,</w:t>
            </w:r>
          </w:p>
          <w:p w14:paraId="65B922F7" w14:textId="77777777" w:rsidR="00660274" w:rsidRPr="000E4BA4" w:rsidRDefault="00660274" w:rsidP="00660274">
            <w:pPr>
              <w:rPr>
                <w:sz w:val="18"/>
              </w:rPr>
            </w:pPr>
            <w:r w:rsidRPr="000E4BA4">
              <w:rPr>
                <w:sz w:val="18"/>
              </w:rPr>
              <w:t>1. laboratorní zvířata a biologické nebo chemické látky určené k výzkumu,</w:t>
            </w:r>
          </w:p>
          <w:p w14:paraId="0A7F5877" w14:textId="77777777" w:rsidR="00660274" w:rsidRPr="000E4BA4" w:rsidRDefault="00660274" w:rsidP="00660274">
            <w:pPr>
              <w:rPr>
                <w:sz w:val="18"/>
              </w:rPr>
            </w:pPr>
            <w:r w:rsidRPr="000E4BA4">
              <w:rPr>
                <w:sz w:val="18"/>
              </w:rPr>
              <w:t>2. léčivé látky lidského původu a činidla k určování krevní skupiny a tkání,</w:t>
            </w:r>
          </w:p>
          <w:p w14:paraId="527194F0" w14:textId="77777777" w:rsidR="00660274" w:rsidRPr="000E4BA4" w:rsidRDefault="00660274" w:rsidP="00660274">
            <w:pPr>
              <w:rPr>
                <w:sz w:val="18"/>
              </w:rPr>
            </w:pPr>
            <w:r w:rsidRPr="000E4BA4">
              <w:rPr>
                <w:sz w:val="18"/>
              </w:rPr>
              <w:t>3. referenční látky pro kontrolu jakosti přípravků,</w:t>
            </w:r>
          </w:p>
          <w:p w14:paraId="6A6B8E81" w14:textId="77777777" w:rsidR="00660274" w:rsidRPr="000E4BA4" w:rsidRDefault="00660274" w:rsidP="00660274">
            <w:pPr>
              <w:rPr>
                <w:sz w:val="18"/>
              </w:rPr>
            </w:pPr>
            <w:r w:rsidRPr="000E4BA4">
              <w:rPr>
                <w:sz w:val="18"/>
              </w:rPr>
              <w:t>4. farmaceutické výrobky používané při mezinárodních sportovních událostech,</w:t>
            </w:r>
          </w:p>
          <w:p w14:paraId="3B46EA77" w14:textId="77777777" w:rsidR="00660274" w:rsidRPr="00CA6B2B" w:rsidRDefault="00660274" w:rsidP="00660274">
            <w:pPr>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9DBDE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A5B1A" w14:textId="77777777" w:rsidR="00660274" w:rsidRDefault="00660274" w:rsidP="00660274">
            <w:pPr>
              <w:rPr>
                <w:sz w:val="18"/>
              </w:rPr>
            </w:pPr>
            <w:r>
              <w:rPr>
                <w:sz w:val="18"/>
              </w:rPr>
              <w:t>1</w:t>
            </w:r>
          </w:p>
        </w:tc>
      </w:tr>
      <w:tr w:rsidR="00660274" w14:paraId="3214B4F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B6753A0" w14:textId="77777777" w:rsidR="00660274" w:rsidRDefault="00660274" w:rsidP="00660274">
            <w:pPr>
              <w:rPr>
                <w:sz w:val="18"/>
              </w:rPr>
            </w:pPr>
            <w:r w:rsidRPr="00162B97">
              <w:rPr>
                <w:sz w:val="18"/>
                <w:szCs w:val="18"/>
              </w:rPr>
              <w:t>Článek 39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60003F5" w14:textId="77777777" w:rsidR="00660274" w:rsidRDefault="00660274" w:rsidP="00660274">
            <w:pPr>
              <w:jc w:val="both"/>
              <w:rPr>
                <w:sz w:val="18"/>
              </w:rPr>
            </w:pPr>
            <w:r w:rsidRPr="00162B97">
              <w:rPr>
                <w:sz w:val="18"/>
                <w:szCs w:val="18"/>
              </w:rPr>
              <w:t>Od daně jsou rovněž osvobozeny speciální nádoby nezbytné k přepravě léčebných látek lidského původu, činidel k určování krevní skupiny nebo činidel k určování tkání, jakož i rozpouštědla a příslušenství nezbytné k jejich užití, které mohou zásilky případně obsahovat.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9A497E2" w14:textId="0D9BF290"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6396AF"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998B2C3" w14:textId="0680FBAF"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20E87A1" w14:textId="77777777" w:rsidR="00660274" w:rsidRPr="000E4BA4" w:rsidRDefault="00660274" w:rsidP="00660274">
            <w:pPr>
              <w:rPr>
                <w:sz w:val="18"/>
              </w:rPr>
            </w:pPr>
            <w:r w:rsidRPr="000E4BA4">
              <w:rPr>
                <w:sz w:val="18"/>
              </w:rPr>
              <w:t>e) léčivé látky, léčivé přípravky, laboratorní zvířata, biologické nebo chemické látky,</w:t>
            </w:r>
          </w:p>
          <w:p w14:paraId="42760C72" w14:textId="77777777" w:rsidR="00660274" w:rsidRPr="000E4BA4" w:rsidRDefault="00660274" w:rsidP="00660274">
            <w:pPr>
              <w:rPr>
                <w:sz w:val="18"/>
              </w:rPr>
            </w:pPr>
            <w:r w:rsidRPr="000E4BA4">
              <w:rPr>
                <w:sz w:val="18"/>
              </w:rPr>
              <w:t>1. laboratorní zvířata a biologické nebo chemické látky určené k výzkumu,</w:t>
            </w:r>
          </w:p>
          <w:p w14:paraId="45C84CE7" w14:textId="77777777" w:rsidR="00660274" w:rsidRPr="000E4BA4" w:rsidRDefault="00660274" w:rsidP="00660274">
            <w:pPr>
              <w:rPr>
                <w:sz w:val="18"/>
              </w:rPr>
            </w:pPr>
            <w:r w:rsidRPr="000E4BA4">
              <w:rPr>
                <w:sz w:val="18"/>
              </w:rPr>
              <w:t>2. léčivé látky lidského původu a činidla k určování krevní skupiny a tkání,</w:t>
            </w:r>
          </w:p>
          <w:p w14:paraId="303B0B71" w14:textId="77777777" w:rsidR="00660274" w:rsidRPr="000E4BA4" w:rsidRDefault="00660274" w:rsidP="00660274">
            <w:pPr>
              <w:rPr>
                <w:sz w:val="18"/>
              </w:rPr>
            </w:pPr>
            <w:r w:rsidRPr="000E4BA4">
              <w:rPr>
                <w:sz w:val="18"/>
              </w:rPr>
              <w:t>3. referenční látky pro kontrolu jakosti přípravků,</w:t>
            </w:r>
          </w:p>
          <w:p w14:paraId="09036056" w14:textId="36F5CC38" w:rsidR="00660274" w:rsidRPr="00CA6B2B" w:rsidRDefault="00660274" w:rsidP="00660274">
            <w:pPr>
              <w:rPr>
                <w:sz w:val="18"/>
              </w:rPr>
            </w:pPr>
            <w:r w:rsidRPr="000E4BA4">
              <w:rPr>
                <w:sz w:val="18"/>
              </w:rPr>
              <w:t>4. farmaceutické výrobky používané při mezinárodních sportovních událostech,</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9367E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051C1F" w14:textId="77777777" w:rsidR="00660274" w:rsidRDefault="00660274" w:rsidP="00660274">
            <w:pPr>
              <w:rPr>
                <w:sz w:val="18"/>
              </w:rPr>
            </w:pPr>
            <w:r>
              <w:rPr>
                <w:sz w:val="18"/>
              </w:rPr>
              <w:t>1</w:t>
            </w:r>
          </w:p>
        </w:tc>
      </w:tr>
      <w:tr w:rsidR="00660274" w14:paraId="456B20DD"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F70451F" w14:textId="77777777" w:rsidR="00660274" w:rsidRDefault="00660274" w:rsidP="00660274">
            <w:pPr>
              <w:rPr>
                <w:sz w:val="18"/>
              </w:rPr>
            </w:pPr>
            <w:r w:rsidRPr="00162B97">
              <w:rPr>
                <w:sz w:val="18"/>
                <w:szCs w:val="18"/>
              </w:rPr>
              <w:t>Článek 40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1188FB9" w14:textId="77777777" w:rsidR="00660274" w:rsidRDefault="00660274" w:rsidP="00660274">
            <w:pPr>
              <w:jc w:val="both"/>
              <w:rPr>
                <w:sz w:val="18"/>
              </w:rPr>
            </w:pPr>
            <w:r w:rsidRPr="00162B97">
              <w:rPr>
                <w:sz w:val="18"/>
                <w:szCs w:val="18"/>
              </w:rPr>
              <w:t>Od daně jsou osvobozeny zásilky obsahující vzorky referenčních látek schválených Světovou zdravotnickou organizací určené ke kontrole jakosti látek používaných k výrobě léčivých přípravků a zasílané příjemcům, kterým příslušné orgány členského státu povolily přijímat tyto zásilky s osvobozením od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64EA7C3" w14:textId="32B52DBE"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86D1E9"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92FAAF7" w14:textId="5B58431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4BE9EF9" w14:textId="77777777" w:rsidR="00660274" w:rsidRPr="000E4BA4" w:rsidRDefault="00660274" w:rsidP="00660274">
            <w:pPr>
              <w:jc w:val="both"/>
              <w:rPr>
                <w:sz w:val="18"/>
              </w:rPr>
            </w:pPr>
            <w:r w:rsidRPr="000E4BA4">
              <w:rPr>
                <w:sz w:val="18"/>
              </w:rPr>
              <w:t>e) léčivé látky, léčivé přípravky, laboratorní zvířata, biologické nebo chemické látky,</w:t>
            </w:r>
          </w:p>
          <w:p w14:paraId="3FE576BF" w14:textId="77777777" w:rsidR="00660274" w:rsidRPr="000E4BA4" w:rsidRDefault="00660274" w:rsidP="00660274">
            <w:pPr>
              <w:jc w:val="both"/>
              <w:rPr>
                <w:sz w:val="18"/>
              </w:rPr>
            </w:pPr>
            <w:r w:rsidRPr="000E4BA4">
              <w:rPr>
                <w:sz w:val="18"/>
              </w:rPr>
              <w:t>1. laboratorní zvířata a biologické nebo chemické látky určené k výzkumu,</w:t>
            </w:r>
          </w:p>
          <w:p w14:paraId="61095161" w14:textId="77777777" w:rsidR="00660274" w:rsidRPr="000E4BA4" w:rsidRDefault="00660274" w:rsidP="00660274">
            <w:pPr>
              <w:jc w:val="both"/>
              <w:rPr>
                <w:sz w:val="18"/>
              </w:rPr>
            </w:pPr>
            <w:r w:rsidRPr="000E4BA4">
              <w:rPr>
                <w:sz w:val="18"/>
              </w:rPr>
              <w:t>2. léčivé látky lidského původu a činidla k určování krevní skupiny a tkání,</w:t>
            </w:r>
          </w:p>
          <w:p w14:paraId="3D83E7D4" w14:textId="77777777" w:rsidR="00660274" w:rsidRPr="000E4BA4" w:rsidRDefault="00660274" w:rsidP="00660274">
            <w:pPr>
              <w:jc w:val="both"/>
              <w:rPr>
                <w:sz w:val="18"/>
              </w:rPr>
            </w:pPr>
            <w:r w:rsidRPr="000E4BA4">
              <w:rPr>
                <w:sz w:val="18"/>
              </w:rPr>
              <w:t>3. referenční látky pro kontrolu jakosti přípravků,</w:t>
            </w:r>
          </w:p>
          <w:p w14:paraId="086197F2" w14:textId="77777777" w:rsidR="00660274" w:rsidRPr="000E4BA4" w:rsidRDefault="00660274" w:rsidP="00660274">
            <w:pPr>
              <w:jc w:val="both"/>
              <w:rPr>
                <w:sz w:val="18"/>
              </w:rPr>
            </w:pPr>
            <w:r w:rsidRPr="000E4BA4">
              <w:rPr>
                <w:sz w:val="18"/>
              </w:rPr>
              <w:t>4. farmaceutické výrobky používané při mezinárodních sportovních událostech,</w:t>
            </w:r>
          </w:p>
          <w:p w14:paraId="230ECFEB"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A4B3C45"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53EB00" w14:textId="77777777" w:rsidR="00660274" w:rsidRDefault="00660274" w:rsidP="00660274">
            <w:pPr>
              <w:rPr>
                <w:sz w:val="18"/>
              </w:rPr>
            </w:pPr>
            <w:r>
              <w:rPr>
                <w:sz w:val="18"/>
              </w:rPr>
              <w:t>1</w:t>
            </w:r>
          </w:p>
        </w:tc>
      </w:tr>
      <w:tr w:rsidR="00660274" w14:paraId="2DAC7A1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9D88B2A" w14:textId="77777777" w:rsidR="00660274" w:rsidRDefault="00660274" w:rsidP="00660274">
            <w:pPr>
              <w:rPr>
                <w:sz w:val="18"/>
              </w:rPr>
            </w:pPr>
            <w:r w:rsidRPr="00162B97">
              <w:rPr>
                <w:sz w:val="18"/>
                <w:szCs w:val="18"/>
              </w:rPr>
              <w:t>Článek 41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35FA2AC" w14:textId="77777777" w:rsidR="00660274" w:rsidRDefault="00660274" w:rsidP="00660274">
            <w:pPr>
              <w:jc w:val="both"/>
              <w:rPr>
                <w:sz w:val="18"/>
              </w:rPr>
            </w:pPr>
            <w:r w:rsidRPr="00162B97">
              <w:rPr>
                <w:sz w:val="18"/>
                <w:szCs w:val="18"/>
              </w:rPr>
              <w:t>Od daně jsou osvobozeny humánní léčivé přípravky nebo veterinární léčivé přípravky určené pro osoby nebo zvířata účastnící se mezinárodních sportovních událostí v množství a druhu potřebném k uspokojování jejich potřeb při jejich pobytu ve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6F08736" w14:textId="6BA8AB09"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FFD95"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D30043D" w14:textId="6C89E62C"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61F5A1A" w14:textId="77777777" w:rsidR="00660274" w:rsidRPr="000E4BA4" w:rsidRDefault="00660274" w:rsidP="00660274">
            <w:pPr>
              <w:rPr>
                <w:sz w:val="18"/>
              </w:rPr>
            </w:pPr>
            <w:r w:rsidRPr="000E4BA4">
              <w:rPr>
                <w:sz w:val="18"/>
              </w:rPr>
              <w:t>e) léčivé látky, léčivé přípravky, laboratorní zvířata, biologické nebo chemické látky,</w:t>
            </w:r>
          </w:p>
          <w:p w14:paraId="7BD044EC" w14:textId="77777777" w:rsidR="00660274" w:rsidRPr="000E4BA4" w:rsidRDefault="00660274" w:rsidP="00660274">
            <w:pPr>
              <w:rPr>
                <w:sz w:val="18"/>
              </w:rPr>
            </w:pPr>
            <w:r w:rsidRPr="000E4BA4">
              <w:rPr>
                <w:sz w:val="18"/>
              </w:rPr>
              <w:t>1. laboratorní zvířata a biologické nebo chemické látky určené k výzkumu,</w:t>
            </w:r>
          </w:p>
          <w:p w14:paraId="7FF11BC0" w14:textId="77777777" w:rsidR="00660274" w:rsidRPr="000E4BA4" w:rsidRDefault="00660274" w:rsidP="00660274">
            <w:pPr>
              <w:rPr>
                <w:sz w:val="18"/>
              </w:rPr>
            </w:pPr>
            <w:r w:rsidRPr="000E4BA4">
              <w:rPr>
                <w:sz w:val="18"/>
              </w:rPr>
              <w:t>2. léčivé látky lidského původu a činidla k určování krevní skupiny a tkání,</w:t>
            </w:r>
          </w:p>
          <w:p w14:paraId="5FC28511" w14:textId="77777777" w:rsidR="00660274" w:rsidRPr="000E4BA4" w:rsidRDefault="00660274" w:rsidP="00660274">
            <w:pPr>
              <w:rPr>
                <w:sz w:val="18"/>
              </w:rPr>
            </w:pPr>
            <w:r w:rsidRPr="000E4BA4">
              <w:rPr>
                <w:sz w:val="18"/>
              </w:rPr>
              <w:t>3. referenční látky pro kontrolu jakosti přípravků,</w:t>
            </w:r>
          </w:p>
          <w:p w14:paraId="4152D381" w14:textId="54E147D1" w:rsidR="00660274" w:rsidRPr="00CA6B2B" w:rsidRDefault="00660274" w:rsidP="00660274">
            <w:pPr>
              <w:rPr>
                <w:sz w:val="18"/>
              </w:rPr>
            </w:pPr>
            <w:r w:rsidRPr="000E4BA4">
              <w:rPr>
                <w:sz w:val="18"/>
              </w:rPr>
              <w:t>4. farmaceutické výrobky používané při mezinárodních sportovních událostech,</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88C34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B80BE1" w14:textId="77777777" w:rsidR="00660274" w:rsidRDefault="00660274" w:rsidP="00660274">
            <w:pPr>
              <w:rPr>
                <w:sz w:val="18"/>
              </w:rPr>
            </w:pPr>
            <w:r>
              <w:rPr>
                <w:sz w:val="18"/>
              </w:rPr>
              <w:t>1</w:t>
            </w:r>
          </w:p>
        </w:tc>
      </w:tr>
      <w:tr w:rsidR="00660274" w14:paraId="1A8FF9FD"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CD4F63C" w14:textId="77777777" w:rsidR="00660274" w:rsidRDefault="00660274" w:rsidP="00660274">
            <w:pPr>
              <w:rPr>
                <w:sz w:val="18"/>
              </w:rPr>
            </w:pPr>
            <w:r w:rsidRPr="00162B97">
              <w:rPr>
                <w:sz w:val="18"/>
                <w:szCs w:val="18"/>
              </w:rPr>
              <w:t>Článek 42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0F73DE1" w14:textId="77777777" w:rsidR="00660274" w:rsidRDefault="00660274" w:rsidP="00660274">
            <w:pPr>
              <w:jc w:val="both"/>
              <w:rPr>
                <w:sz w:val="18"/>
              </w:rPr>
            </w:pPr>
            <w:r w:rsidRPr="00162B97">
              <w:rPr>
                <w:sz w:val="18"/>
                <w:szCs w:val="18"/>
              </w:rPr>
              <w:t xml:space="preserve">Členské státy mohou omezit množství nebo hodnotu zboží osvobozeného podle kapitol 2, </w:t>
            </w:r>
            <w:smartTag w:uri="urn:schemas-microsoft-com:office:smarttags" w:element="metricconverter">
              <w:smartTagPr>
                <w:attr w:name="ProductID" w:val="3 a"/>
              </w:smartTagPr>
              <w:r w:rsidRPr="00162B97">
                <w:rPr>
                  <w:sz w:val="18"/>
                  <w:szCs w:val="18"/>
                </w:rPr>
                <w:t>3 a</w:t>
              </w:r>
            </w:smartTag>
            <w:r w:rsidRPr="00162B97">
              <w:rPr>
                <w:sz w:val="18"/>
                <w:szCs w:val="18"/>
              </w:rPr>
              <w:t xml:space="preserve"> 4, aby zabránily zneužití nebo závažnějšímu narušení hospodářské soutěže</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80DB1A9" w14:textId="40B67061"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6580D4" w14:textId="77777777" w:rsidR="00660274" w:rsidRDefault="00660274" w:rsidP="00660274">
            <w:pPr>
              <w:rPr>
                <w:sz w:val="18"/>
              </w:rPr>
            </w:pPr>
            <w:r>
              <w:rPr>
                <w:sz w:val="18"/>
              </w:rPr>
              <w:t>§ 71 odst. 2 písm. e)</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10C1616" w14:textId="41A78649"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7B8385D" w14:textId="77777777" w:rsidR="00660274" w:rsidRPr="000E4BA4" w:rsidRDefault="00660274" w:rsidP="00660274">
            <w:pPr>
              <w:jc w:val="both"/>
              <w:rPr>
                <w:sz w:val="18"/>
              </w:rPr>
            </w:pPr>
            <w:r w:rsidRPr="000E4BA4">
              <w:rPr>
                <w:sz w:val="18"/>
              </w:rPr>
              <w:t>e) léčivé látky, léčivé přípravky, laboratorní zvířata, biologické nebo chemické látky,</w:t>
            </w:r>
          </w:p>
          <w:p w14:paraId="6157109D" w14:textId="77777777" w:rsidR="00660274" w:rsidRPr="000E4BA4" w:rsidRDefault="00660274" w:rsidP="00660274">
            <w:pPr>
              <w:jc w:val="both"/>
              <w:rPr>
                <w:sz w:val="18"/>
              </w:rPr>
            </w:pPr>
            <w:r w:rsidRPr="000E4BA4">
              <w:rPr>
                <w:sz w:val="18"/>
              </w:rPr>
              <w:t>1. laboratorní zvířata a biologické nebo chemické látky určené k výzkumu,</w:t>
            </w:r>
          </w:p>
          <w:p w14:paraId="64254627" w14:textId="77777777" w:rsidR="00660274" w:rsidRPr="000E4BA4" w:rsidRDefault="00660274" w:rsidP="00660274">
            <w:pPr>
              <w:jc w:val="both"/>
              <w:rPr>
                <w:sz w:val="18"/>
              </w:rPr>
            </w:pPr>
            <w:r w:rsidRPr="000E4BA4">
              <w:rPr>
                <w:sz w:val="18"/>
              </w:rPr>
              <w:t>2. léčivé látky lidského původu a činidla k určování krevní skupiny a tkání,</w:t>
            </w:r>
          </w:p>
          <w:p w14:paraId="05012E52" w14:textId="77777777" w:rsidR="00660274" w:rsidRPr="000E4BA4" w:rsidRDefault="00660274" w:rsidP="00660274">
            <w:pPr>
              <w:jc w:val="both"/>
              <w:rPr>
                <w:sz w:val="18"/>
              </w:rPr>
            </w:pPr>
            <w:r w:rsidRPr="000E4BA4">
              <w:rPr>
                <w:sz w:val="18"/>
              </w:rPr>
              <w:t>3. referenční látky pro kontrolu jakosti přípravků,</w:t>
            </w:r>
          </w:p>
          <w:p w14:paraId="4A5F298F" w14:textId="7BF9DFCC" w:rsidR="00660274" w:rsidRPr="00CA6B2B" w:rsidRDefault="00660274" w:rsidP="00660274">
            <w:pPr>
              <w:jc w:val="both"/>
              <w:rPr>
                <w:sz w:val="18"/>
              </w:rPr>
            </w:pPr>
            <w:r w:rsidRPr="000E4BA4">
              <w:rPr>
                <w:sz w:val="18"/>
              </w:rPr>
              <w:t>4. farmaceutické výrobky používané při mezinárodních sportovních událostech,</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CA425E"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60EDCF" w14:textId="77777777" w:rsidR="00660274" w:rsidRDefault="00660274" w:rsidP="00660274">
            <w:pPr>
              <w:rPr>
                <w:sz w:val="18"/>
              </w:rPr>
            </w:pPr>
            <w:r>
              <w:rPr>
                <w:sz w:val="18"/>
              </w:rPr>
              <w:t>1</w:t>
            </w:r>
          </w:p>
        </w:tc>
      </w:tr>
      <w:tr w:rsidR="00660274" w14:paraId="0817396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07625F2" w14:textId="77777777" w:rsidR="00660274" w:rsidRDefault="00660274" w:rsidP="00660274">
            <w:pPr>
              <w:rPr>
                <w:sz w:val="18"/>
                <w:szCs w:val="18"/>
              </w:rPr>
            </w:pPr>
            <w:r w:rsidRPr="00162B97">
              <w:rPr>
                <w:sz w:val="18"/>
                <w:szCs w:val="18"/>
              </w:rPr>
              <w:t xml:space="preserve">Článek </w:t>
            </w:r>
            <w:r>
              <w:rPr>
                <w:sz w:val="18"/>
                <w:szCs w:val="18"/>
              </w:rPr>
              <w:t>43</w:t>
            </w:r>
          </w:p>
          <w:p w14:paraId="6F9A6FE1" w14:textId="77777777" w:rsidR="00660274" w:rsidRDefault="00660274" w:rsidP="00660274">
            <w:pPr>
              <w:rPr>
                <w:sz w:val="18"/>
              </w:rPr>
            </w:pPr>
            <w:r>
              <w:rPr>
                <w:sz w:val="18"/>
                <w:szCs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2C30912" w14:textId="77777777" w:rsidR="00660274" w:rsidRPr="00F97195" w:rsidRDefault="00660274" w:rsidP="00660274">
            <w:pPr>
              <w:ind w:right="72"/>
              <w:jc w:val="both"/>
              <w:rPr>
                <w:sz w:val="18"/>
                <w:szCs w:val="18"/>
              </w:rPr>
            </w:pPr>
            <w:r w:rsidRPr="00F97195">
              <w:rPr>
                <w:sz w:val="18"/>
                <w:szCs w:val="18"/>
              </w:rPr>
              <w:t>1. Za podmínek stanovených v článcích 44, 45 a 46 jsou od daně osvobozeny</w:t>
            </w:r>
          </w:p>
          <w:p w14:paraId="5F3FB49B" w14:textId="77777777" w:rsidR="00660274" w:rsidRPr="00F97195" w:rsidRDefault="00660274" w:rsidP="00660274">
            <w:pPr>
              <w:ind w:right="72"/>
              <w:jc w:val="both"/>
              <w:rPr>
                <w:sz w:val="18"/>
                <w:szCs w:val="18"/>
              </w:rPr>
            </w:pPr>
            <w:r w:rsidRPr="00F97195">
              <w:rPr>
                <w:sz w:val="18"/>
                <w:szCs w:val="18"/>
              </w:rPr>
              <w:t>a) bezúplatně nabyté základní životní potřeby dovážené státními subjekty nebo jinými charitativními nebo dobročinnými subjekty schválenými příslušnými orgány, aby byly rozděleny zdarma potřebným osobám;</w:t>
            </w:r>
          </w:p>
          <w:p w14:paraId="2A007993" w14:textId="77777777" w:rsidR="00660274" w:rsidRPr="00F97195" w:rsidRDefault="00660274" w:rsidP="00660274">
            <w:pPr>
              <w:ind w:right="72"/>
              <w:jc w:val="both"/>
              <w:rPr>
                <w:sz w:val="18"/>
                <w:szCs w:val="18"/>
              </w:rPr>
            </w:pPr>
            <w:r w:rsidRPr="00F97195">
              <w:rPr>
                <w:sz w:val="18"/>
                <w:szCs w:val="18"/>
              </w:rPr>
              <w:t>b) zboží všeho druhu zasílané zdarma osobou nebo subjektem usazeným mimo Společenství bez jakéhokoli obchodního záměru z jejich strany státním subjektům nebo jiným charitativním nebo dobročinným subjektům schváleným příslušnými orgány, které má být použito při příležitostných charitativních akcích k získání peněžních prostředků pro potřebné osoby;</w:t>
            </w:r>
          </w:p>
          <w:p w14:paraId="6F44B904" w14:textId="77777777" w:rsidR="00660274" w:rsidRPr="00F97195" w:rsidRDefault="00660274" w:rsidP="00660274">
            <w:pPr>
              <w:ind w:right="72"/>
              <w:jc w:val="both"/>
              <w:rPr>
                <w:sz w:val="18"/>
                <w:szCs w:val="18"/>
              </w:rPr>
            </w:pPr>
            <w:r w:rsidRPr="00F97195">
              <w:rPr>
                <w:sz w:val="18"/>
                <w:szCs w:val="18"/>
              </w:rPr>
              <w:t>c) kancelářské zařízení a kancelářské potřeby zasílané zdarma osobou nebo subjektem usazeným mimo Společenství bez jakéhokoli obchodního záměru z jejich strany charitativním nebo dobročinným subjektům schváleným příslušnými orgány, aby je používaly výhradně k zabezpečení své činnosti a k uskutečňování svých charitativních nebo dobročinných cílů.</w:t>
            </w:r>
          </w:p>
          <w:p w14:paraId="3A7ACCA2" w14:textId="77777777" w:rsidR="00660274" w:rsidRDefault="00660274" w:rsidP="00660274">
            <w:pPr>
              <w:jc w:val="both"/>
              <w:rPr>
                <w:sz w:val="18"/>
              </w:rPr>
            </w:pPr>
            <w:r w:rsidRPr="00F97195">
              <w:rPr>
                <w:sz w:val="18"/>
                <w:szCs w:val="18"/>
              </w:rPr>
              <w:t>2. Pro účely odst. 1 písm. a) se "základními životními potřebami" rozumí zboží potřebné k uspokojení bezprostředních potřeb osob, jako jsou potraviny, léky, ošacení a přikrývky.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4093833" w14:textId="3C0B90F7"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BDABBC" w14:textId="02E7BAE7"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7720F68" w14:textId="6633EFD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DC5E6E3"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2C379810"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6BD1728E"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5D249C22" w14:textId="77777777" w:rsidR="00660274" w:rsidRPr="000E4BA4" w:rsidRDefault="00660274" w:rsidP="00660274">
            <w:pPr>
              <w:jc w:val="both"/>
              <w:rPr>
                <w:sz w:val="18"/>
              </w:rPr>
            </w:pPr>
            <w:r w:rsidRPr="000E4BA4">
              <w:rPr>
                <w:sz w:val="18"/>
              </w:rPr>
              <w:t>3. zboží dovážené ve prospěch obětí katastrof,</w:t>
            </w:r>
          </w:p>
          <w:p w14:paraId="6086A994"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247BD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AECDB9" w14:textId="77777777" w:rsidR="00660274" w:rsidRDefault="00660274" w:rsidP="00660274">
            <w:pPr>
              <w:rPr>
                <w:sz w:val="18"/>
              </w:rPr>
            </w:pPr>
            <w:r>
              <w:rPr>
                <w:sz w:val="18"/>
              </w:rPr>
              <w:t>1</w:t>
            </w:r>
          </w:p>
        </w:tc>
      </w:tr>
      <w:tr w:rsidR="00660274" w14:paraId="0DBF0CF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E010BC9" w14:textId="77777777" w:rsidR="00660274" w:rsidRDefault="00660274" w:rsidP="00660274">
            <w:pPr>
              <w:rPr>
                <w:sz w:val="18"/>
              </w:rPr>
            </w:pPr>
            <w:r w:rsidRPr="00162B97">
              <w:rPr>
                <w:sz w:val="18"/>
                <w:szCs w:val="18"/>
              </w:rPr>
              <w:t>Článek 44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92E1E27" w14:textId="77777777" w:rsidR="00660274" w:rsidRPr="00162B97" w:rsidRDefault="00660274" w:rsidP="00660274">
            <w:pPr>
              <w:ind w:right="72"/>
              <w:jc w:val="both"/>
              <w:rPr>
                <w:sz w:val="18"/>
                <w:szCs w:val="18"/>
              </w:rPr>
            </w:pPr>
            <w:r w:rsidRPr="00162B97">
              <w:rPr>
                <w:sz w:val="18"/>
                <w:szCs w:val="18"/>
              </w:rPr>
              <w:t>Od daně nejsou osvobozeny</w:t>
            </w:r>
          </w:p>
          <w:p w14:paraId="494762A8" w14:textId="77777777" w:rsidR="00660274" w:rsidRPr="00162B97" w:rsidRDefault="00660274" w:rsidP="00660274">
            <w:pPr>
              <w:ind w:right="72"/>
              <w:jc w:val="both"/>
              <w:rPr>
                <w:sz w:val="18"/>
                <w:szCs w:val="18"/>
              </w:rPr>
            </w:pPr>
            <w:r w:rsidRPr="00162B97">
              <w:rPr>
                <w:sz w:val="18"/>
                <w:szCs w:val="18"/>
              </w:rPr>
              <w:t>a) alkoholické výrobky;</w:t>
            </w:r>
          </w:p>
          <w:p w14:paraId="52A0B27A" w14:textId="77777777" w:rsidR="00660274" w:rsidRPr="00162B97" w:rsidRDefault="00660274" w:rsidP="00660274">
            <w:pPr>
              <w:ind w:right="72"/>
              <w:jc w:val="both"/>
              <w:rPr>
                <w:sz w:val="18"/>
                <w:szCs w:val="18"/>
              </w:rPr>
            </w:pPr>
            <w:r w:rsidRPr="00162B97">
              <w:rPr>
                <w:sz w:val="18"/>
                <w:szCs w:val="18"/>
              </w:rPr>
              <w:t>b) tabák a tabákové výrobky;</w:t>
            </w:r>
          </w:p>
          <w:p w14:paraId="79EBDE4A" w14:textId="77777777" w:rsidR="00660274" w:rsidRPr="00162B97" w:rsidRDefault="00660274" w:rsidP="00660274">
            <w:pPr>
              <w:ind w:right="72"/>
              <w:jc w:val="both"/>
              <w:rPr>
                <w:sz w:val="18"/>
                <w:szCs w:val="18"/>
              </w:rPr>
            </w:pPr>
            <w:r w:rsidRPr="00162B97">
              <w:rPr>
                <w:sz w:val="18"/>
                <w:szCs w:val="18"/>
              </w:rPr>
              <w:t>c) káva a čaj;</w:t>
            </w:r>
          </w:p>
          <w:p w14:paraId="68BBB344" w14:textId="77777777" w:rsidR="00660274" w:rsidRDefault="00660274" w:rsidP="00660274">
            <w:pPr>
              <w:jc w:val="both"/>
              <w:rPr>
                <w:sz w:val="18"/>
              </w:rPr>
            </w:pPr>
            <w:r w:rsidRPr="00162B97">
              <w:rPr>
                <w:sz w:val="18"/>
                <w:szCs w:val="18"/>
              </w:rPr>
              <w:t>d) motorová vozidla s výjimkou sanitních vozidel.</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3D9379C" w14:textId="0EF9E44C"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371179" w14:textId="23B7E9D1"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EA61278" w14:textId="6C4C9843"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41F5253"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40A5EDA1"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389A0B29"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22C3A7BF" w14:textId="6191B5DD" w:rsidR="00660274" w:rsidRPr="00CA6B2B" w:rsidRDefault="00660274" w:rsidP="00660274">
            <w:pPr>
              <w:jc w:val="both"/>
              <w:rPr>
                <w:sz w:val="18"/>
              </w:rPr>
            </w:pPr>
            <w:r w:rsidRPr="000E4BA4">
              <w:rPr>
                <w:sz w:val="18"/>
              </w:rPr>
              <w:t>3. zboží dovážené ve prospěch obětí katastrof,</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071624"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E92F0D" w14:textId="77777777" w:rsidR="00660274" w:rsidRDefault="00660274" w:rsidP="00660274">
            <w:pPr>
              <w:rPr>
                <w:sz w:val="18"/>
              </w:rPr>
            </w:pPr>
            <w:r>
              <w:rPr>
                <w:sz w:val="18"/>
              </w:rPr>
              <w:t>1</w:t>
            </w:r>
          </w:p>
        </w:tc>
      </w:tr>
      <w:tr w:rsidR="00660274" w14:paraId="53DE087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5615AAF" w14:textId="77777777" w:rsidR="00660274" w:rsidRDefault="00660274" w:rsidP="00660274">
            <w:pPr>
              <w:rPr>
                <w:sz w:val="18"/>
              </w:rPr>
            </w:pPr>
            <w:r w:rsidRPr="00162B97">
              <w:rPr>
                <w:sz w:val="18"/>
                <w:szCs w:val="18"/>
              </w:rPr>
              <w:t>Článek 45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2E0EE8D" w14:textId="77777777" w:rsidR="00660274" w:rsidRDefault="00660274" w:rsidP="00660274">
            <w:pPr>
              <w:jc w:val="both"/>
              <w:rPr>
                <w:sz w:val="18"/>
              </w:rPr>
            </w:pPr>
            <w:r w:rsidRPr="00162B97">
              <w:rPr>
                <w:sz w:val="18"/>
                <w:szCs w:val="18"/>
              </w:rPr>
              <w:t>Osvobození od daně se uděluje pouze subjektům, jejichž účetnictví umožňuje příslušným orgánům kontrolu operací a které skýtají veškeré záruky považované za potřebné.</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A2C5E2D" w14:textId="2DFACF4E"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25E514" w14:textId="09EFAC05"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FD1E624" w14:textId="16C3D26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276BD8F"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4052DF8E"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465724CD"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5BD7B0E8" w14:textId="4AA6F6A3" w:rsidR="00660274" w:rsidRPr="00CA6B2B" w:rsidRDefault="00660274" w:rsidP="00660274">
            <w:pPr>
              <w:jc w:val="both"/>
              <w:rPr>
                <w:sz w:val="18"/>
              </w:rPr>
            </w:pPr>
            <w:r w:rsidRPr="000E4BA4">
              <w:rPr>
                <w:sz w:val="18"/>
              </w:rPr>
              <w:t>3. zboží dovážené ve prospěch obětí katastrof,</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CAAAABD"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651B88" w14:textId="77777777" w:rsidR="00660274" w:rsidRDefault="00660274" w:rsidP="00660274">
            <w:pPr>
              <w:rPr>
                <w:sz w:val="18"/>
              </w:rPr>
            </w:pPr>
            <w:r>
              <w:rPr>
                <w:sz w:val="18"/>
              </w:rPr>
              <w:t>1</w:t>
            </w:r>
          </w:p>
        </w:tc>
      </w:tr>
      <w:tr w:rsidR="00660274" w14:paraId="641497E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7F6E7AB" w14:textId="77777777" w:rsidR="00660274" w:rsidRDefault="00660274" w:rsidP="00660274">
            <w:pPr>
              <w:rPr>
                <w:sz w:val="18"/>
                <w:szCs w:val="18"/>
              </w:rPr>
            </w:pPr>
            <w:r w:rsidRPr="00162B97">
              <w:rPr>
                <w:sz w:val="18"/>
                <w:szCs w:val="18"/>
              </w:rPr>
              <w:t xml:space="preserve">Článek </w:t>
            </w:r>
            <w:r>
              <w:rPr>
                <w:sz w:val="18"/>
                <w:szCs w:val="18"/>
              </w:rPr>
              <w:t>46</w:t>
            </w:r>
          </w:p>
          <w:p w14:paraId="26222DF7"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84A21F8" w14:textId="77777777" w:rsidR="00660274" w:rsidRPr="00F97195" w:rsidRDefault="00660274" w:rsidP="00660274">
            <w:pPr>
              <w:jc w:val="both"/>
              <w:rPr>
                <w:sz w:val="18"/>
                <w:szCs w:val="18"/>
              </w:rPr>
            </w:pPr>
            <w:r w:rsidRPr="00F97195">
              <w:rPr>
                <w:sz w:val="18"/>
                <w:szCs w:val="18"/>
              </w:rPr>
              <w:t>1. Zboží uvedené v článku 43 nesmí subjekt, kterému bylo osvobození od daně poskytnuto, zapůjčit, pronajmout ani převést za úplatu nebo bezúplatně k účelům jiným než uvedeným v odst. 1 písm. a) a b) uvedeného článku, aniž by o tom byly příslušné orgány předem informovány.</w:t>
            </w:r>
          </w:p>
          <w:p w14:paraId="1F05D447" w14:textId="77777777" w:rsidR="00660274" w:rsidRPr="00F97195" w:rsidRDefault="00660274" w:rsidP="00660274">
            <w:pPr>
              <w:jc w:val="both"/>
              <w:rPr>
                <w:sz w:val="18"/>
                <w:szCs w:val="18"/>
              </w:rPr>
            </w:pPr>
            <w:r w:rsidRPr="00F97195">
              <w:rPr>
                <w:sz w:val="18"/>
                <w:szCs w:val="18"/>
              </w:rPr>
              <w:t>2. Při výpůjčce, pronájmu nebo převodu ve prospěch subjektu, kterému se zboží osvobozuje od daně podle článků 43 a 45, zůstává osvobození od daně zachováno, je-li zboží používáno k účelům, pro které se osvobozuje od daně.</w:t>
            </w:r>
          </w:p>
          <w:p w14:paraId="3DAD6F93" w14:textId="77777777" w:rsidR="00660274" w:rsidRDefault="00660274" w:rsidP="00660274">
            <w:pPr>
              <w:jc w:val="both"/>
              <w:rPr>
                <w:sz w:val="18"/>
              </w:rPr>
            </w:pPr>
            <w:r w:rsidRPr="00F97195">
              <w:rPr>
                <w:sz w:val="18"/>
                <w:szCs w:val="18"/>
              </w:rPr>
              <w:t>V ostatních případech je při výpůjčce, pronájmu nebo převodu třeba předem odvést DPH podle sazby platné ke dni výpůjčky, pronájmu nebo převodu podle druhu zboží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19E34B1" w14:textId="02509540"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83F6B" w14:textId="687A570B"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D85D2E5" w14:textId="21CCCE85"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1F8921A"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7809D379"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2C02B59B"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7EFDBD77" w14:textId="77777777" w:rsidR="00660274" w:rsidRPr="000E4BA4" w:rsidRDefault="00660274" w:rsidP="00660274">
            <w:pPr>
              <w:jc w:val="both"/>
              <w:rPr>
                <w:sz w:val="18"/>
              </w:rPr>
            </w:pPr>
            <w:r w:rsidRPr="000E4BA4">
              <w:rPr>
                <w:sz w:val="18"/>
              </w:rPr>
              <w:t>3. zboží dovážené ve prospěch obětí katastrof,</w:t>
            </w:r>
          </w:p>
          <w:p w14:paraId="675A8D57"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ED406A"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CCD503" w14:textId="77777777" w:rsidR="00660274" w:rsidRDefault="00660274" w:rsidP="00660274">
            <w:pPr>
              <w:rPr>
                <w:sz w:val="18"/>
              </w:rPr>
            </w:pPr>
            <w:r>
              <w:rPr>
                <w:sz w:val="18"/>
              </w:rPr>
              <w:t>1</w:t>
            </w:r>
          </w:p>
        </w:tc>
      </w:tr>
      <w:tr w:rsidR="00660274" w14:paraId="2F1E73A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5143B29" w14:textId="77777777" w:rsidR="00660274" w:rsidRDefault="00660274" w:rsidP="00660274">
            <w:pPr>
              <w:rPr>
                <w:sz w:val="18"/>
                <w:szCs w:val="18"/>
              </w:rPr>
            </w:pPr>
            <w:r w:rsidRPr="00162B97">
              <w:rPr>
                <w:sz w:val="18"/>
                <w:szCs w:val="18"/>
              </w:rPr>
              <w:t xml:space="preserve">Článek </w:t>
            </w:r>
            <w:r>
              <w:rPr>
                <w:sz w:val="18"/>
                <w:szCs w:val="18"/>
              </w:rPr>
              <w:t>47</w:t>
            </w:r>
          </w:p>
          <w:p w14:paraId="742E36E2"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BFC75A3" w14:textId="77777777" w:rsidR="00660274" w:rsidRPr="00A10390" w:rsidRDefault="00660274" w:rsidP="00660274">
            <w:pPr>
              <w:jc w:val="both"/>
              <w:rPr>
                <w:sz w:val="18"/>
                <w:szCs w:val="18"/>
              </w:rPr>
            </w:pPr>
            <w:r w:rsidRPr="00A10390">
              <w:rPr>
                <w:sz w:val="18"/>
                <w:szCs w:val="18"/>
              </w:rPr>
              <w:t>1. Subjekty uvedené v článku 43, které již nesplňují podmínky pro nárok na osvobození od daně nebo které hodlají používat zboží osvobozené od daně pro jiné účely, než které stanoví uvedený článek, o tom uvědomí příslušné orgány.</w:t>
            </w:r>
          </w:p>
          <w:p w14:paraId="0F39B9AC" w14:textId="77777777" w:rsidR="00660274" w:rsidRPr="00A10390" w:rsidRDefault="00660274" w:rsidP="00660274">
            <w:pPr>
              <w:jc w:val="both"/>
              <w:rPr>
                <w:sz w:val="18"/>
                <w:szCs w:val="18"/>
              </w:rPr>
            </w:pPr>
            <w:r w:rsidRPr="00A10390">
              <w:rPr>
                <w:sz w:val="18"/>
                <w:szCs w:val="18"/>
              </w:rPr>
              <w:t>2. Zboží zůstávající v držení subjektů, které nesplňují podmínky pro nárok na osvobození od daně, podléhá DPH při dovozu podle sazby platné ke dni, kdy uvedené podmínky přestaly být plněny, podle druhu a na základě hodnoty, kterou příslušné orgány k tomuto dni zjistí nebo stanoví.</w:t>
            </w:r>
          </w:p>
          <w:p w14:paraId="3494AB97" w14:textId="77777777" w:rsidR="00660274" w:rsidRDefault="00660274" w:rsidP="00660274">
            <w:pPr>
              <w:jc w:val="both"/>
              <w:rPr>
                <w:sz w:val="18"/>
              </w:rPr>
            </w:pPr>
            <w:r w:rsidRPr="00A10390">
              <w:rPr>
                <w:sz w:val="18"/>
                <w:szCs w:val="18"/>
              </w:rPr>
              <w:t>3. Zboží použité subjektem, který uplatnil nárok na osvobození od daně, pro jiné účely, než které jsou uvedeny v článku 43, podléhá DPH při dovozu podle sazby platné ke dni, kdy bylo použito pro jiné účely,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6878ADC" w14:textId="386A33F0"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E6ECF1" w14:textId="5D576117"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E1CBD48" w14:textId="7C3EEA71"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F9643EE"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62B8D3F5"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67A83751"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3B5F0C0C" w14:textId="77777777" w:rsidR="00660274" w:rsidRPr="000E4BA4" w:rsidRDefault="00660274" w:rsidP="00660274">
            <w:pPr>
              <w:jc w:val="both"/>
              <w:rPr>
                <w:sz w:val="18"/>
              </w:rPr>
            </w:pPr>
            <w:r w:rsidRPr="000E4BA4">
              <w:rPr>
                <w:sz w:val="18"/>
              </w:rPr>
              <w:t>3. zboží dovážené ve prospěch obětí katastrof,</w:t>
            </w:r>
          </w:p>
          <w:p w14:paraId="485DF83C"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08E16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BBEA75" w14:textId="77777777" w:rsidR="00660274" w:rsidRDefault="00660274" w:rsidP="00660274">
            <w:pPr>
              <w:rPr>
                <w:sz w:val="18"/>
              </w:rPr>
            </w:pPr>
            <w:r>
              <w:rPr>
                <w:sz w:val="18"/>
              </w:rPr>
              <w:t>1</w:t>
            </w:r>
          </w:p>
        </w:tc>
      </w:tr>
      <w:tr w:rsidR="00660274" w14:paraId="4D0D828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E46BB42" w14:textId="77777777" w:rsidR="00660274" w:rsidRDefault="00660274" w:rsidP="00660274">
            <w:pPr>
              <w:rPr>
                <w:sz w:val="18"/>
                <w:szCs w:val="18"/>
              </w:rPr>
            </w:pPr>
            <w:r w:rsidRPr="00162B97">
              <w:rPr>
                <w:sz w:val="18"/>
                <w:szCs w:val="18"/>
              </w:rPr>
              <w:t xml:space="preserve">Článek </w:t>
            </w:r>
            <w:r>
              <w:rPr>
                <w:sz w:val="18"/>
                <w:szCs w:val="18"/>
              </w:rPr>
              <w:t>48</w:t>
            </w:r>
          </w:p>
          <w:p w14:paraId="3A8AAFA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581DAAE" w14:textId="77777777" w:rsidR="00660274" w:rsidRPr="00A10390" w:rsidRDefault="00660274" w:rsidP="00660274">
            <w:pPr>
              <w:ind w:right="72"/>
              <w:jc w:val="both"/>
              <w:rPr>
                <w:sz w:val="18"/>
                <w:szCs w:val="18"/>
              </w:rPr>
            </w:pPr>
            <w:r w:rsidRPr="00A10390">
              <w:rPr>
                <w:sz w:val="18"/>
                <w:szCs w:val="18"/>
              </w:rPr>
              <w:t>1. Od daně je osvobozeno zboží, které je speciálně určeno pro vzdělávání, zaměstnávání a sociální rozvoj nevidomých a jiných tělesně či duševně postižených osob, jestliže je</w:t>
            </w:r>
          </w:p>
          <w:p w14:paraId="11AF41D2" w14:textId="77777777" w:rsidR="00660274" w:rsidRPr="00A10390" w:rsidRDefault="00660274" w:rsidP="00660274">
            <w:pPr>
              <w:ind w:right="72"/>
              <w:jc w:val="both"/>
              <w:rPr>
                <w:sz w:val="18"/>
                <w:szCs w:val="18"/>
              </w:rPr>
            </w:pPr>
            <w:r w:rsidRPr="00A10390">
              <w:rPr>
                <w:sz w:val="18"/>
                <w:szCs w:val="18"/>
              </w:rPr>
              <w:t>a) dováženo institucemi nebo organizacemi, jejichž hlavní činností je vzdělávání zdravotně postižených osob nebo pomoc zdravotně postiženým osobám, pokud jim příslušné orgány členských států povolily přijímat toto zboží s osvobozením od daně, a</w:t>
            </w:r>
          </w:p>
          <w:p w14:paraId="0B7CCB77" w14:textId="77777777" w:rsidR="00660274" w:rsidRPr="00A10390" w:rsidRDefault="00660274" w:rsidP="00660274">
            <w:pPr>
              <w:ind w:right="72"/>
              <w:jc w:val="both"/>
              <w:rPr>
                <w:sz w:val="18"/>
                <w:szCs w:val="18"/>
              </w:rPr>
            </w:pPr>
            <w:r w:rsidRPr="00A10390">
              <w:rPr>
                <w:sz w:val="18"/>
                <w:szCs w:val="18"/>
              </w:rPr>
              <w:t>b) poskytnuto těmto institucím nebo organizacím bezúplatně a bez jakéhokoli obchodního záměru dárce.</w:t>
            </w:r>
          </w:p>
          <w:p w14:paraId="4D965438" w14:textId="77777777" w:rsidR="00660274" w:rsidRPr="00A10390" w:rsidRDefault="00660274" w:rsidP="00660274">
            <w:pPr>
              <w:ind w:right="72"/>
              <w:jc w:val="both"/>
              <w:rPr>
                <w:sz w:val="18"/>
                <w:szCs w:val="18"/>
              </w:rPr>
            </w:pPr>
            <w:r w:rsidRPr="00A10390">
              <w:rPr>
                <w:sz w:val="18"/>
                <w:szCs w:val="18"/>
              </w:rPr>
              <w:t>2. Od daně jsou osvobozeny náhradní díly, části a zvláštní příslušenství dotyčného zboží, nářadí používané k údržbě, zkoušení, seřízení nebo opravě tohoto zboží, dovážené současně s tímto zbožím nebo dovážené později, je-li možno zjistit, že jsou určeny pro zboží již dříve osvobozené od daně anebo pro zboží, které by mohlo být osvobozeno od daně v okamžiku, kdy je uplatňován nárok na osvobození příslušných náhradních dílů, částí, zvláštního příslušenství nebo nářadí od daně.</w:t>
            </w:r>
          </w:p>
          <w:p w14:paraId="1B29C6D5" w14:textId="77777777" w:rsidR="00660274" w:rsidRDefault="00660274" w:rsidP="00660274">
            <w:pPr>
              <w:jc w:val="both"/>
              <w:rPr>
                <w:sz w:val="18"/>
              </w:rPr>
            </w:pPr>
            <w:r w:rsidRPr="00A10390">
              <w:rPr>
                <w:sz w:val="18"/>
                <w:szCs w:val="18"/>
              </w:rPr>
              <w:t>3. Zboží osvobozené od daně nesmí být použito pro jiné účely než pro vzdělávání, zaměstnávání a sociální rozvoj nevidomých a jiných zdravotně postižených osob.</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CBD8EBB" w14:textId="7C34A690"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195BFE" w14:textId="0AE6E225"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AEB2B18" w14:textId="1434B75F"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AE0E918"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215B3276"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42AB8C58"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4A33DDA4" w14:textId="77777777" w:rsidR="00660274" w:rsidRPr="000E4BA4" w:rsidRDefault="00660274" w:rsidP="00660274">
            <w:pPr>
              <w:jc w:val="both"/>
              <w:rPr>
                <w:sz w:val="18"/>
              </w:rPr>
            </w:pPr>
            <w:r w:rsidRPr="000E4BA4">
              <w:rPr>
                <w:sz w:val="18"/>
              </w:rPr>
              <w:t>3. zboží dovážené ve prospěch obětí katastrof,</w:t>
            </w:r>
          </w:p>
          <w:p w14:paraId="42CAB5F8"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B3B95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D94A8C" w14:textId="77777777" w:rsidR="00660274" w:rsidRDefault="00660274" w:rsidP="00660274">
            <w:pPr>
              <w:rPr>
                <w:sz w:val="18"/>
              </w:rPr>
            </w:pPr>
            <w:r>
              <w:rPr>
                <w:sz w:val="18"/>
              </w:rPr>
              <w:t>1</w:t>
            </w:r>
          </w:p>
        </w:tc>
      </w:tr>
      <w:tr w:rsidR="00660274" w14:paraId="74E1C6A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A561CB6" w14:textId="77777777" w:rsidR="00660274" w:rsidRDefault="00660274" w:rsidP="00660274">
            <w:pPr>
              <w:rPr>
                <w:sz w:val="18"/>
                <w:szCs w:val="18"/>
              </w:rPr>
            </w:pPr>
            <w:r w:rsidRPr="00162B97">
              <w:rPr>
                <w:sz w:val="18"/>
                <w:szCs w:val="18"/>
              </w:rPr>
              <w:t xml:space="preserve">Článek </w:t>
            </w:r>
            <w:r>
              <w:rPr>
                <w:sz w:val="18"/>
                <w:szCs w:val="18"/>
              </w:rPr>
              <w:t>49</w:t>
            </w:r>
          </w:p>
          <w:p w14:paraId="74984283"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03C97F9" w14:textId="77777777" w:rsidR="00660274" w:rsidRPr="00A10390" w:rsidRDefault="00660274" w:rsidP="00660274">
            <w:pPr>
              <w:jc w:val="both"/>
              <w:rPr>
                <w:sz w:val="18"/>
                <w:szCs w:val="18"/>
              </w:rPr>
            </w:pPr>
            <w:r w:rsidRPr="00A10390">
              <w:rPr>
                <w:sz w:val="18"/>
                <w:szCs w:val="18"/>
              </w:rPr>
              <w:t>1. Zboží osvobozené od daně mohou přijímající instituce nebo organizace zapůjčit, pronajmout nebo převést za úplatu nebo bezúplatně, avšak nikoli za účelem zisku, ve prospěch osob uvedených v článku 48, o něž pečují, aniž by z tohoto zboží bylo třeba odvést DPH při dovozu.</w:t>
            </w:r>
          </w:p>
          <w:p w14:paraId="7F9EF303" w14:textId="77777777" w:rsidR="00660274" w:rsidRPr="00A10390" w:rsidRDefault="00660274" w:rsidP="00660274">
            <w:pPr>
              <w:jc w:val="both"/>
              <w:rPr>
                <w:sz w:val="18"/>
                <w:szCs w:val="18"/>
              </w:rPr>
            </w:pPr>
            <w:r w:rsidRPr="00A10390">
              <w:rPr>
                <w:sz w:val="18"/>
                <w:szCs w:val="18"/>
              </w:rPr>
              <w:t>2. Žádnou výpůjčku, pronájem ani převod nelze uskutečnit za jiných podmínek, než které jsou stanoveny v odstavci 1, aniž by o tom byly příslušné orgány předem informovány.</w:t>
            </w:r>
          </w:p>
          <w:p w14:paraId="0FDDA5D7" w14:textId="77777777" w:rsidR="00660274" w:rsidRPr="00A10390" w:rsidRDefault="00660274" w:rsidP="00660274">
            <w:pPr>
              <w:jc w:val="both"/>
              <w:rPr>
                <w:sz w:val="18"/>
                <w:szCs w:val="18"/>
              </w:rPr>
            </w:pPr>
            <w:r w:rsidRPr="00A10390">
              <w:rPr>
                <w:sz w:val="18"/>
                <w:szCs w:val="18"/>
              </w:rPr>
              <w:t>Je-li zboží zapůjčeno, pronajato nebo převedeno ve prospěch samotné instituce nebo organizace, které má sama nárok na osvobození zboží od daně při dovozu, zůstává osvobození od daně zachováno, je-li zboží používáno k účelům, pro které se osvobozuje od daně.</w:t>
            </w:r>
          </w:p>
          <w:p w14:paraId="452FE460" w14:textId="77777777" w:rsidR="00660274" w:rsidRDefault="00660274" w:rsidP="00660274">
            <w:pPr>
              <w:jc w:val="both"/>
              <w:rPr>
                <w:sz w:val="18"/>
              </w:rPr>
            </w:pPr>
            <w:r w:rsidRPr="00A10390">
              <w:rPr>
                <w:sz w:val="18"/>
                <w:szCs w:val="18"/>
              </w:rPr>
              <w:t>V ostatních případech je při výpůjčce, pronájmu nebo převodu třeba předem odvést DPH podle sazby platné ke dni výpůjčky, pronájmu nebo převodu podle druhu zboží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959045A" w14:textId="567E546C"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08C37E" w14:textId="477988CD"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6408799" w14:textId="38C0466D"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649ED5B7" w14:textId="77777777" w:rsidR="00660274" w:rsidRPr="000E4BA4" w:rsidRDefault="00660274" w:rsidP="00660274">
            <w:pPr>
              <w:rPr>
                <w:sz w:val="18"/>
              </w:rPr>
            </w:pPr>
            <w:r>
              <w:rPr>
                <w:sz w:val="18"/>
              </w:rPr>
              <w:t>f</w:t>
            </w:r>
            <w:r w:rsidRPr="000E4BA4">
              <w:rPr>
                <w:sz w:val="18"/>
              </w:rPr>
              <w:t>) zboží určené charitativním nebo dobročinným subjektům,</w:t>
            </w:r>
          </w:p>
          <w:p w14:paraId="3C79C537" w14:textId="77777777" w:rsidR="00660274" w:rsidRPr="000E4BA4" w:rsidRDefault="00660274" w:rsidP="00660274">
            <w:pPr>
              <w:rPr>
                <w:sz w:val="18"/>
              </w:rPr>
            </w:pPr>
            <w:r w:rsidRPr="000E4BA4">
              <w:rPr>
                <w:sz w:val="18"/>
              </w:rPr>
              <w:t>1. zboží dovážené pro uskutečnění obecných záměrů, základní životní potřeby pouze bezúplatně nabyté,</w:t>
            </w:r>
          </w:p>
          <w:p w14:paraId="268FB2DD" w14:textId="77777777" w:rsidR="00660274" w:rsidRPr="000E4BA4" w:rsidRDefault="00660274" w:rsidP="00660274">
            <w:pPr>
              <w:rPr>
                <w:sz w:val="18"/>
              </w:rPr>
            </w:pPr>
            <w:r w:rsidRPr="000E4BA4">
              <w:rPr>
                <w:sz w:val="18"/>
              </w:rPr>
              <w:t>2. bezúplatně nabyté zboží dovážené ve prospěch osob se zdravotním postižením pro účely vzdělávání, zaměstnávání a sociální rozvoj,</w:t>
            </w:r>
          </w:p>
          <w:p w14:paraId="71CD80A1" w14:textId="77777777" w:rsidR="00660274" w:rsidRPr="000E4BA4" w:rsidRDefault="00660274" w:rsidP="00660274">
            <w:pPr>
              <w:rPr>
                <w:sz w:val="18"/>
              </w:rPr>
            </w:pPr>
            <w:r w:rsidRPr="000E4BA4">
              <w:rPr>
                <w:sz w:val="18"/>
              </w:rPr>
              <w:t>3. zboží dovážené ve prospěch obětí katastrof,</w:t>
            </w:r>
          </w:p>
          <w:p w14:paraId="73CC911A" w14:textId="77777777" w:rsidR="00660274" w:rsidRPr="00CA6B2B" w:rsidRDefault="00660274" w:rsidP="00660274">
            <w:pPr>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9E792F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FD3B8A" w14:textId="77777777" w:rsidR="00660274" w:rsidRDefault="00660274" w:rsidP="00660274">
            <w:pPr>
              <w:rPr>
                <w:sz w:val="18"/>
              </w:rPr>
            </w:pPr>
            <w:r>
              <w:rPr>
                <w:sz w:val="18"/>
              </w:rPr>
              <w:t>1</w:t>
            </w:r>
          </w:p>
        </w:tc>
      </w:tr>
      <w:tr w:rsidR="00660274" w14:paraId="27ECB48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48E738C" w14:textId="77777777" w:rsidR="00660274" w:rsidRDefault="00660274" w:rsidP="00660274">
            <w:pPr>
              <w:rPr>
                <w:sz w:val="18"/>
                <w:szCs w:val="18"/>
              </w:rPr>
            </w:pPr>
            <w:r w:rsidRPr="00162B97">
              <w:rPr>
                <w:sz w:val="18"/>
                <w:szCs w:val="18"/>
              </w:rPr>
              <w:t xml:space="preserve">Článek </w:t>
            </w:r>
            <w:r>
              <w:rPr>
                <w:sz w:val="18"/>
                <w:szCs w:val="18"/>
              </w:rPr>
              <w:t>50</w:t>
            </w:r>
          </w:p>
          <w:p w14:paraId="37F37FF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81638E" w14:textId="77777777" w:rsidR="00660274" w:rsidRPr="00A10390" w:rsidRDefault="00660274" w:rsidP="00660274">
            <w:pPr>
              <w:jc w:val="both"/>
              <w:rPr>
                <w:sz w:val="18"/>
                <w:szCs w:val="18"/>
              </w:rPr>
            </w:pPr>
            <w:r w:rsidRPr="00A10390">
              <w:rPr>
                <w:sz w:val="18"/>
                <w:szCs w:val="18"/>
              </w:rPr>
              <w:t>1. Instituce a organizace uvedené v článku 48, které již nesplňují podmínky pro nárok na osvobození od daně nebo které hodlají používat zboží osvobozené od daně pro jiné účely, než které stanoví uvedený článek, o tom uvědomí příslušné orgány.</w:t>
            </w:r>
          </w:p>
          <w:p w14:paraId="65D4E7DF" w14:textId="77777777" w:rsidR="00660274" w:rsidRPr="00A10390" w:rsidRDefault="00660274" w:rsidP="00660274">
            <w:pPr>
              <w:jc w:val="both"/>
              <w:rPr>
                <w:sz w:val="18"/>
                <w:szCs w:val="18"/>
              </w:rPr>
            </w:pPr>
            <w:r w:rsidRPr="00A10390">
              <w:rPr>
                <w:sz w:val="18"/>
                <w:szCs w:val="18"/>
              </w:rPr>
              <w:t>2. Zboží zůstávající v držení institucí nebo organizací, které nesplňují podmínky pro nárok na osvobození od daně, podléhá DPH při dovozu podle sazby platné ke dni, kdy uvedené podmínky přestaly být plněny, podle druhu a na základě hodnoty, kterou příslušné orgány k tomuto dni zjistí nebo stanoví.</w:t>
            </w:r>
          </w:p>
          <w:p w14:paraId="33D03313" w14:textId="77777777" w:rsidR="00660274" w:rsidRDefault="00660274" w:rsidP="00660274">
            <w:pPr>
              <w:jc w:val="both"/>
              <w:rPr>
                <w:sz w:val="18"/>
              </w:rPr>
            </w:pPr>
            <w:r w:rsidRPr="00A10390">
              <w:rPr>
                <w:sz w:val="18"/>
                <w:szCs w:val="18"/>
              </w:rPr>
              <w:t>3. Zboží použité institucí nebo organizací, která uplatnila nárok na osvobození od daně, pro jiné účely, než které jsou uvedeny v článku 48, podléhá DPH při dovozu podle sazby platné ke dni, kdy bylo použito pro jiné účely,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5442A4E" w14:textId="1C820AF3"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7DA56" w14:textId="43EAC406"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51FF394" w14:textId="5BEC319B"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5D0428B" w14:textId="77777777" w:rsidR="00660274" w:rsidRPr="000E4BA4" w:rsidRDefault="00660274" w:rsidP="00660274">
            <w:pPr>
              <w:rPr>
                <w:sz w:val="18"/>
              </w:rPr>
            </w:pPr>
            <w:r>
              <w:rPr>
                <w:sz w:val="18"/>
              </w:rPr>
              <w:t>f</w:t>
            </w:r>
            <w:r w:rsidRPr="000E4BA4">
              <w:rPr>
                <w:sz w:val="18"/>
              </w:rPr>
              <w:t>) zboží určené charitativním nebo dobročinným subjektům,</w:t>
            </w:r>
          </w:p>
          <w:p w14:paraId="419596CD" w14:textId="77777777" w:rsidR="00660274" w:rsidRPr="000E4BA4" w:rsidRDefault="00660274" w:rsidP="00660274">
            <w:pPr>
              <w:rPr>
                <w:sz w:val="18"/>
              </w:rPr>
            </w:pPr>
            <w:r w:rsidRPr="000E4BA4">
              <w:rPr>
                <w:sz w:val="18"/>
              </w:rPr>
              <w:t>1. zboží dovážené pro uskutečnění obecných záměrů, základní životní potřeby pouze bezúplatně nabyté,</w:t>
            </w:r>
          </w:p>
          <w:p w14:paraId="22C71B2E" w14:textId="77777777" w:rsidR="00660274" w:rsidRPr="000E4BA4" w:rsidRDefault="00660274" w:rsidP="00660274">
            <w:pPr>
              <w:rPr>
                <w:sz w:val="18"/>
              </w:rPr>
            </w:pPr>
            <w:r w:rsidRPr="000E4BA4">
              <w:rPr>
                <w:sz w:val="18"/>
              </w:rPr>
              <w:t>2. bezúplatně nabyté zboží dovážené ve prospěch osob se zdravotním postižením pro účely vzdělávání, zaměstnávání a sociální rozvoj,</w:t>
            </w:r>
          </w:p>
          <w:p w14:paraId="4B6A6BFB" w14:textId="77777777" w:rsidR="00660274" w:rsidRPr="000E4BA4" w:rsidRDefault="00660274" w:rsidP="00660274">
            <w:pPr>
              <w:rPr>
                <w:sz w:val="18"/>
              </w:rPr>
            </w:pPr>
            <w:r w:rsidRPr="000E4BA4">
              <w:rPr>
                <w:sz w:val="18"/>
              </w:rPr>
              <w:t>3. zboží dovážené ve prospěch obětí katastrof,</w:t>
            </w:r>
          </w:p>
          <w:p w14:paraId="4CBD65D5" w14:textId="77777777" w:rsidR="00660274" w:rsidRPr="00CA6B2B" w:rsidRDefault="00660274" w:rsidP="00660274">
            <w:pPr>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F87A9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82CC85" w14:textId="77777777" w:rsidR="00660274" w:rsidRDefault="00660274" w:rsidP="00660274">
            <w:pPr>
              <w:rPr>
                <w:sz w:val="18"/>
              </w:rPr>
            </w:pPr>
            <w:r>
              <w:rPr>
                <w:sz w:val="18"/>
              </w:rPr>
              <w:t>1</w:t>
            </w:r>
          </w:p>
        </w:tc>
      </w:tr>
      <w:tr w:rsidR="00660274" w14:paraId="027537B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ED57674" w14:textId="77777777" w:rsidR="00660274" w:rsidRDefault="00660274" w:rsidP="00660274">
            <w:pPr>
              <w:rPr>
                <w:sz w:val="18"/>
              </w:rPr>
            </w:pPr>
            <w:r w:rsidRPr="00162B97">
              <w:rPr>
                <w:sz w:val="18"/>
                <w:szCs w:val="18"/>
              </w:rPr>
              <w:t>Článek 51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E2E25D2" w14:textId="77777777" w:rsidR="00660274" w:rsidRPr="00162B97" w:rsidRDefault="00660274" w:rsidP="00660274">
            <w:pPr>
              <w:ind w:right="72"/>
              <w:jc w:val="both"/>
              <w:rPr>
                <w:sz w:val="18"/>
                <w:szCs w:val="18"/>
              </w:rPr>
            </w:pPr>
            <w:r w:rsidRPr="00162B97">
              <w:rPr>
                <w:sz w:val="18"/>
                <w:szCs w:val="18"/>
              </w:rPr>
              <w:t>Za podmínek stanovených v článcích 52 až 57 je od daně osvobozeno zboží dovážené státními subjekty nebo jinými charitativními nebo dobročinnými subjekty schválenými příslušnými orgány, které má být</w:t>
            </w:r>
          </w:p>
          <w:p w14:paraId="6B6DAF6B" w14:textId="77777777" w:rsidR="00660274" w:rsidRPr="00162B97" w:rsidRDefault="00660274" w:rsidP="00660274">
            <w:pPr>
              <w:ind w:right="72"/>
              <w:jc w:val="both"/>
              <w:rPr>
                <w:sz w:val="18"/>
                <w:szCs w:val="18"/>
              </w:rPr>
            </w:pPr>
            <w:r w:rsidRPr="00162B97">
              <w:rPr>
                <w:sz w:val="18"/>
                <w:szCs w:val="18"/>
              </w:rPr>
              <w:t>a) rozděleno zdarma obětem katastrof, které postihly území jednoho nebo více členských států;</w:t>
            </w:r>
          </w:p>
          <w:p w14:paraId="69EF9CAC" w14:textId="77777777" w:rsidR="00660274" w:rsidRPr="00162B97" w:rsidRDefault="00660274" w:rsidP="00660274">
            <w:pPr>
              <w:ind w:right="72"/>
              <w:jc w:val="both"/>
              <w:rPr>
                <w:sz w:val="18"/>
                <w:szCs w:val="18"/>
              </w:rPr>
            </w:pPr>
            <w:r w:rsidRPr="00162B97">
              <w:rPr>
                <w:sz w:val="18"/>
                <w:szCs w:val="18"/>
              </w:rPr>
              <w:t>b) dáno zdarma k dispozici obětem takových katastrof s tím, že nadále zůstává ve vlastnictví dotyčného subjektu.</w:t>
            </w:r>
          </w:p>
          <w:p w14:paraId="285A559E" w14:textId="77777777" w:rsidR="00660274" w:rsidRDefault="00660274" w:rsidP="00660274">
            <w:pPr>
              <w:jc w:val="both"/>
              <w:rPr>
                <w:sz w:val="18"/>
              </w:rPr>
            </w:pPr>
            <w:r w:rsidRPr="00162B97">
              <w:rPr>
                <w:sz w:val="18"/>
                <w:szCs w:val="18"/>
              </w:rPr>
              <w:t>Od daně je za stejných podmínek osvobozeno zboží dovážené záchrannými jednotkami, které je určeno k uspokojování jejich potřeb po dobu záchranných prací.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C934DCA" w14:textId="206EF96A"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1C0B7C" w14:textId="5C632C2D"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0F16A5E" w14:textId="68BC922B"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88A5538" w14:textId="77777777" w:rsidR="00660274" w:rsidRPr="000E4BA4" w:rsidRDefault="00660274" w:rsidP="00660274">
            <w:pPr>
              <w:rPr>
                <w:sz w:val="18"/>
              </w:rPr>
            </w:pPr>
            <w:r>
              <w:rPr>
                <w:sz w:val="18"/>
              </w:rPr>
              <w:t>f</w:t>
            </w:r>
            <w:r w:rsidRPr="000E4BA4">
              <w:rPr>
                <w:sz w:val="18"/>
              </w:rPr>
              <w:t>) zboží určené charitativním nebo dobročinným subjektům,</w:t>
            </w:r>
          </w:p>
          <w:p w14:paraId="0DF3FA3F" w14:textId="77777777" w:rsidR="00660274" w:rsidRPr="000E4BA4" w:rsidRDefault="00660274" w:rsidP="00660274">
            <w:pPr>
              <w:rPr>
                <w:sz w:val="18"/>
              </w:rPr>
            </w:pPr>
            <w:r w:rsidRPr="000E4BA4">
              <w:rPr>
                <w:sz w:val="18"/>
              </w:rPr>
              <w:t>1. zboží dovážené pro uskutečnění obecných záměrů, základní životní potřeby pouze bezúplatně nabyté,</w:t>
            </w:r>
          </w:p>
          <w:p w14:paraId="63D3FF80" w14:textId="77777777" w:rsidR="00660274" w:rsidRPr="000E4BA4" w:rsidRDefault="00660274" w:rsidP="00660274">
            <w:pPr>
              <w:rPr>
                <w:sz w:val="18"/>
              </w:rPr>
            </w:pPr>
            <w:r w:rsidRPr="000E4BA4">
              <w:rPr>
                <w:sz w:val="18"/>
              </w:rPr>
              <w:t>2. bezúplatně nabyté zboží dovážené ve prospěch osob se zdravotním postižením pro účely vzdělávání, zaměstnávání a sociální rozvoj,</w:t>
            </w:r>
          </w:p>
          <w:p w14:paraId="56FDCFAE" w14:textId="77777777" w:rsidR="00660274" w:rsidRPr="000E4BA4" w:rsidRDefault="00660274" w:rsidP="00660274">
            <w:pPr>
              <w:rPr>
                <w:sz w:val="18"/>
              </w:rPr>
            </w:pPr>
            <w:r w:rsidRPr="000E4BA4">
              <w:rPr>
                <w:sz w:val="18"/>
              </w:rPr>
              <w:t>3. zboží dovážené ve prospěch obětí katastrof,</w:t>
            </w:r>
          </w:p>
          <w:p w14:paraId="62151B8D" w14:textId="77777777" w:rsidR="00660274" w:rsidRPr="00CA6B2B" w:rsidRDefault="00660274" w:rsidP="00660274">
            <w:pPr>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CEEC2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467EA4" w14:textId="77777777" w:rsidR="00660274" w:rsidRDefault="00660274" w:rsidP="00660274">
            <w:pPr>
              <w:rPr>
                <w:sz w:val="18"/>
              </w:rPr>
            </w:pPr>
            <w:r>
              <w:rPr>
                <w:sz w:val="18"/>
              </w:rPr>
              <w:t>1</w:t>
            </w:r>
          </w:p>
        </w:tc>
      </w:tr>
      <w:tr w:rsidR="00660274" w14:paraId="5B70CB80"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5E63A2B" w14:textId="77777777" w:rsidR="00660274" w:rsidRDefault="00660274" w:rsidP="00660274">
            <w:pPr>
              <w:rPr>
                <w:sz w:val="18"/>
              </w:rPr>
            </w:pPr>
            <w:r w:rsidRPr="00162B97">
              <w:rPr>
                <w:sz w:val="18"/>
                <w:szCs w:val="18"/>
              </w:rPr>
              <w:t>Článek 52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527EA8" w14:textId="77777777" w:rsidR="00660274" w:rsidRDefault="00660274" w:rsidP="00660274">
            <w:pPr>
              <w:jc w:val="both"/>
              <w:rPr>
                <w:sz w:val="18"/>
              </w:rPr>
            </w:pPr>
            <w:r w:rsidRPr="00162B97">
              <w:rPr>
                <w:sz w:val="18"/>
                <w:szCs w:val="18"/>
              </w:rPr>
              <w:t>Od daně nejsou osvobozeny materiál a zařízení určené k opětovné výstavbě na postiženém území.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3D1C741" w14:textId="63A29DED"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D5C261" w14:textId="7091764B"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08F052A" w14:textId="5B88789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9C5F4E5"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3A50F0D3"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4E339D67"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4B15A5FC" w14:textId="17741C5A" w:rsidR="00660274" w:rsidRPr="00CA6B2B" w:rsidRDefault="00660274" w:rsidP="00660274">
            <w:pPr>
              <w:jc w:val="both"/>
              <w:rPr>
                <w:sz w:val="18"/>
              </w:rPr>
            </w:pPr>
            <w:r w:rsidRPr="000E4BA4">
              <w:rPr>
                <w:sz w:val="18"/>
              </w:rPr>
              <w:t>3. zboží dovážené ve prospěch obětí katastrof,</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8D980E"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0F0CF5" w14:textId="77777777" w:rsidR="00660274" w:rsidRDefault="00660274" w:rsidP="00660274">
            <w:pPr>
              <w:rPr>
                <w:sz w:val="18"/>
              </w:rPr>
            </w:pPr>
            <w:r>
              <w:rPr>
                <w:sz w:val="18"/>
              </w:rPr>
              <w:t>1</w:t>
            </w:r>
          </w:p>
        </w:tc>
      </w:tr>
      <w:tr w:rsidR="00660274" w14:paraId="6545B1E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13BC5B2" w14:textId="77777777" w:rsidR="00660274" w:rsidRDefault="00660274" w:rsidP="00660274">
            <w:pPr>
              <w:rPr>
                <w:sz w:val="18"/>
              </w:rPr>
            </w:pPr>
            <w:r w:rsidRPr="00162B97">
              <w:rPr>
                <w:sz w:val="18"/>
                <w:szCs w:val="18"/>
              </w:rPr>
              <w:t>Článek 53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D1BE91F" w14:textId="77777777" w:rsidR="00660274" w:rsidRPr="00162B97" w:rsidRDefault="00660274" w:rsidP="00660274">
            <w:pPr>
              <w:ind w:right="72"/>
              <w:jc w:val="both"/>
              <w:rPr>
                <w:sz w:val="18"/>
                <w:szCs w:val="18"/>
              </w:rPr>
            </w:pPr>
            <w:r w:rsidRPr="00162B97">
              <w:rPr>
                <w:sz w:val="18"/>
                <w:szCs w:val="18"/>
              </w:rPr>
              <w:t>O osvobození zboží od daně rozhoduje Komise na žádost jednoho nebo více dotčených členských států ve zkráceném řízení zahrnujícím konzultaci s ostatními členskými státy. Je-li to nezbytné, stanoví rozhodnutí rozsah a prováděcí podmínky osvobození od daně.</w:t>
            </w:r>
          </w:p>
          <w:p w14:paraId="72CB3196" w14:textId="77777777" w:rsidR="00660274" w:rsidRDefault="00660274" w:rsidP="00660274">
            <w:pPr>
              <w:jc w:val="both"/>
              <w:rPr>
                <w:sz w:val="18"/>
              </w:rPr>
            </w:pPr>
            <w:r w:rsidRPr="00162B97">
              <w:rPr>
                <w:sz w:val="18"/>
                <w:szCs w:val="18"/>
              </w:rPr>
              <w:t>Až do oznámení rozhodnutí Komise mohou členské státy postižené katastrofou povolit dovoz zboží k účelům uvedeným v článku 51 s pozastavením odpovídající DPH při dovozu, pokud se ji dovážející subjekt zaváže odvést, nebude-li osvobození od daně poskytnuto.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83A33D6" w14:textId="5C705AF9"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38BC1" w14:textId="5D5ED7B9"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375646D" w14:textId="061661B8"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99A6013"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52646E66"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71EC336A"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1FCE96F9" w14:textId="1A86C92C" w:rsidR="00660274" w:rsidRPr="00CA6B2B" w:rsidRDefault="00660274" w:rsidP="00660274">
            <w:pPr>
              <w:jc w:val="both"/>
              <w:rPr>
                <w:sz w:val="18"/>
              </w:rPr>
            </w:pPr>
            <w:r w:rsidRPr="000E4BA4">
              <w:rPr>
                <w:sz w:val="18"/>
              </w:rPr>
              <w:t>3. zboží dovážené ve prospěch obětí katastrof,</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287DA"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A29547" w14:textId="77777777" w:rsidR="00660274" w:rsidRDefault="00660274" w:rsidP="00660274">
            <w:pPr>
              <w:rPr>
                <w:sz w:val="18"/>
              </w:rPr>
            </w:pPr>
            <w:r>
              <w:rPr>
                <w:sz w:val="18"/>
              </w:rPr>
              <w:t>1</w:t>
            </w:r>
          </w:p>
        </w:tc>
      </w:tr>
      <w:tr w:rsidR="00660274" w14:paraId="3EFE90F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DC63D4A" w14:textId="77777777" w:rsidR="00660274" w:rsidRDefault="00660274" w:rsidP="00660274">
            <w:pPr>
              <w:rPr>
                <w:sz w:val="18"/>
              </w:rPr>
            </w:pPr>
            <w:r w:rsidRPr="00162B97">
              <w:rPr>
                <w:sz w:val="18"/>
                <w:szCs w:val="18"/>
              </w:rPr>
              <w:t>Článek 54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92A01F7" w14:textId="77777777" w:rsidR="00660274" w:rsidRDefault="00660274" w:rsidP="00660274">
            <w:pPr>
              <w:jc w:val="both"/>
              <w:rPr>
                <w:sz w:val="18"/>
              </w:rPr>
            </w:pPr>
            <w:r w:rsidRPr="00162B97">
              <w:rPr>
                <w:sz w:val="18"/>
                <w:szCs w:val="18"/>
              </w:rPr>
              <w:t>Osvobození od daně se uděluje pouze subjektům, jejichž účetnictví umožňuje příslušným orgánům kontrolu jejich operací a které skýtají veškeré záruky považované za potřebné.</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B9A68E0" w14:textId="3FE06537"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634DD" w14:textId="1E97CCB8"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216D3CE" w14:textId="7FFEB079"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0C877A7"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45A31823"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1CE1C1B8"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4F963C04" w14:textId="40956B3C" w:rsidR="00660274" w:rsidRPr="00CA6B2B" w:rsidRDefault="00660274" w:rsidP="00660274">
            <w:pPr>
              <w:jc w:val="both"/>
              <w:rPr>
                <w:sz w:val="18"/>
              </w:rPr>
            </w:pPr>
            <w:r w:rsidRPr="000E4BA4">
              <w:rPr>
                <w:sz w:val="18"/>
              </w:rPr>
              <w:t>3. zboží dovážené ve prospěch obětí katastrof,</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89363A"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F22192" w14:textId="77777777" w:rsidR="00660274" w:rsidRDefault="00660274" w:rsidP="00660274">
            <w:pPr>
              <w:rPr>
                <w:sz w:val="18"/>
              </w:rPr>
            </w:pPr>
            <w:r>
              <w:rPr>
                <w:sz w:val="18"/>
              </w:rPr>
              <w:t>1</w:t>
            </w:r>
          </w:p>
        </w:tc>
      </w:tr>
      <w:tr w:rsidR="00660274" w14:paraId="47AA48A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70D2788" w14:textId="77777777" w:rsidR="00660274" w:rsidRPr="00A10390" w:rsidRDefault="00660274" w:rsidP="00660274">
            <w:pPr>
              <w:rPr>
                <w:sz w:val="18"/>
                <w:szCs w:val="18"/>
              </w:rPr>
            </w:pPr>
            <w:r w:rsidRPr="00162B97">
              <w:rPr>
                <w:sz w:val="18"/>
                <w:szCs w:val="18"/>
              </w:rPr>
              <w:t xml:space="preserve">Článek </w:t>
            </w:r>
            <w:r>
              <w:rPr>
                <w:sz w:val="18"/>
                <w:szCs w:val="18"/>
              </w:rPr>
              <w:t>55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EB25C47" w14:textId="77777777" w:rsidR="00660274" w:rsidRPr="00A10390" w:rsidRDefault="00660274" w:rsidP="00660274">
            <w:pPr>
              <w:jc w:val="both"/>
              <w:rPr>
                <w:sz w:val="18"/>
                <w:szCs w:val="18"/>
              </w:rPr>
            </w:pPr>
            <w:r w:rsidRPr="00A10390">
              <w:rPr>
                <w:sz w:val="18"/>
                <w:szCs w:val="18"/>
              </w:rPr>
              <w:t>1. Zboží uvedené v čl. 51 prvním pododstavci nesmí subjekt, kterému bylo osvobození od daně poskytnuto, zapůjčit, pronajmout ani převést za úplatu nebo bezúplatně za podmínek jiných než stanovených v uvedeném článku, aniž by o tom byly příslušné orgány předem informovány.</w:t>
            </w:r>
          </w:p>
          <w:p w14:paraId="7B8B01C1" w14:textId="77777777" w:rsidR="00660274" w:rsidRPr="00A10390" w:rsidRDefault="00660274" w:rsidP="00660274">
            <w:pPr>
              <w:jc w:val="both"/>
              <w:rPr>
                <w:sz w:val="18"/>
                <w:szCs w:val="18"/>
              </w:rPr>
            </w:pPr>
            <w:r w:rsidRPr="00A10390">
              <w:rPr>
                <w:sz w:val="18"/>
                <w:szCs w:val="18"/>
              </w:rPr>
              <w:t>2. Při výpůjčce, pronájmu nebo převodu ve prospěch subjektu, kterému se zboží osvobozuje od daně podle článku 51, zůstává osvobození od daně zachováno, je-li zboží používáno k účelům, pro které se osvobozuje od daně.</w:t>
            </w:r>
          </w:p>
          <w:p w14:paraId="1ECF53E2" w14:textId="77777777" w:rsidR="00660274" w:rsidRDefault="00660274" w:rsidP="00660274">
            <w:pPr>
              <w:jc w:val="both"/>
              <w:rPr>
                <w:sz w:val="18"/>
              </w:rPr>
            </w:pPr>
            <w:r w:rsidRPr="00A10390">
              <w:rPr>
                <w:sz w:val="18"/>
                <w:szCs w:val="18"/>
              </w:rPr>
              <w:t>V ostatních případech je při výpůjčce, pronájmu nebo převodu třeba předem odvést DPH podle sazby platné ke dni výpůjčky, pronájmu nebo převodu podle druhu zboží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2D1C7DE" w14:textId="3F3FC612"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ED3D0F" w14:textId="0C9E8240"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C4C1EC5" w14:textId="49C40D7E"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3F455FDB"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637B2ACD"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0725D6F0"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51B36E35" w14:textId="77777777" w:rsidR="00660274" w:rsidRPr="000E4BA4" w:rsidRDefault="00660274" w:rsidP="00660274">
            <w:pPr>
              <w:jc w:val="both"/>
              <w:rPr>
                <w:sz w:val="18"/>
              </w:rPr>
            </w:pPr>
            <w:r w:rsidRPr="000E4BA4">
              <w:rPr>
                <w:sz w:val="18"/>
              </w:rPr>
              <w:t>3. zboží dovážené ve prospěch obětí katastrof,</w:t>
            </w:r>
          </w:p>
          <w:p w14:paraId="6B97C9DB"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27D84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A04600" w14:textId="77777777" w:rsidR="00660274" w:rsidRDefault="00660274" w:rsidP="00660274">
            <w:pPr>
              <w:rPr>
                <w:sz w:val="18"/>
              </w:rPr>
            </w:pPr>
            <w:r>
              <w:rPr>
                <w:sz w:val="18"/>
              </w:rPr>
              <w:t>1</w:t>
            </w:r>
          </w:p>
        </w:tc>
      </w:tr>
      <w:tr w:rsidR="00660274" w14:paraId="6E29C4A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AB2735A" w14:textId="77777777" w:rsidR="00660274" w:rsidRDefault="00660274" w:rsidP="00660274">
            <w:pPr>
              <w:rPr>
                <w:sz w:val="18"/>
                <w:szCs w:val="18"/>
              </w:rPr>
            </w:pPr>
            <w:r w:rsidRPr="00162B97">
              <w:rPr>
                <w:sz w:val="18"/>
                <w:szCs w:val="18"/>
              </w:rPr>
              <w:t xml:space="preserve">Článek </w:t>
            </w:r>
            <w:r>
              <w:rPr>
                <w:sz w:val="18"/>
                <w:szCs w:val="18"/>
              </w:rPr>
              <w:t>56</w:t>
            </w:r>
          </w:p>
          <w:p w14:paraId="5B003C7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31D0D08" w14:textId="77777777" w:rsidR="00660274" w:rsidRPr="00A10390" w:rsidRDefault="00660274" w:rsidP="00660274">
            <w:pPr>
              <w:jc w:val="both"/>
              <w:rPr>
                <w:sz w:val="18"/>
                <w:szCs w:val="18"/>
              </w:rPr>
            </w:pPr>
            <w:r w:rsidRPr="00A10390">
              <w:rPr>
                <w:sz w:val="18"/>
                <w:szCs w:val="18"/>
              </w:rPr>
              <w:t>1. Zboží uvedené v čl. 51 prvním pododstavci písm. b) nesmí být po ukončení svého užívání oběťmi katastrof zapůjčeno, pronajato ani převedeno za úplatu nebo bezúplatně, aniž by o tom byly příslušné orgány předem informovány.</w:t>
            </w:r>
          </w:p>
          <w:p w14:paraId="7C89B748" w14:textId="77777777" w:rsidR="00660274" w:rsidRPr="00A10390" w:rsidRDefault="00660274" w:rsidP="00660274">
            <w:pPr>
              <w:jc w:val="both"/>
              <w:rPr>
                <w:sz w:val="18"/>
                <w:szCs w:val="18"/>
              </w:rPr>
            </w:pPr>
            <w:r w:rsidRPr="00A10390">
              <w:rPr>
                <w:sz w:val="18"/>
                <w:szCs w:val="18"/>
              </w:rPr>
              <w:t>2. Je-li zboží zapůjčeno, pronajato nebo převedeno ve prospěch subjektu, kterému se zboží osvobozuje od daně podle článku 51, anebo subjektu, kterému se zboží osvobozuje od daně podle čl. 43 odst. 1 písm. a), zůstává osvobození od daně zachováno, je-li zboží používáno k účelům, pro které se osvobozuje od daně.</w:t>
            </w:r>
          </w:p>
          <w:p w14:paraId="4A493B05" w14:textId="77777777" w:rsidR="00660274" w:rsidRDefault="00660274" w:rsidP="00660274">
            <w:pPr>
              <w:jc w:val="both"/>
              <w:rPr>
                <w:sz w:val="18"/>
              </w:rPr>
            </w:pPr>
            <w:r w:rsidRPr="00A10390">
              <w:rPr>
                <w:sz w:val="18"/>
                <w:szCs w:val="18"/>
              </w:rPr>
              <w:t>V ostatních případech je při výpůjčce, pronájmu nebo převodu třeba předem odvést DPH podle sazby platné ke dni výpůjčky, pronájmu nebo převodu podle druhu zboží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669FE03" w14:textId="37F77F55"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42B911" w14:textId="2CDCAE8E"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9C2A44F" w14:textId="16CEA52B"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B262A17" w14:textId="77777777" w:rsidR="00660274" w:rsidRPr="000E4BA4" w:rsidRDefault="00660274" w:rsidP="00660274">
            <w:pPr>
              <w:rPr>
                <w:sz w:val="18"/>
              </w:rPr>
            </w:pPr>
            <w:r>
              <w:rPr>
                <w:sz w:val="18"/>
              </w:rPr>
              <w:t>f</w:t>
            </w:r>
            <w:r w:rsidRPr="000E4BA4">
              <w:rPr>
                <w:sz w:val="18"/>
              </w:rPr>
              <w:t>) zboží určené charitativním nebo dobročinným subjektům,</w:t>
            </w:r>
          </w:p>
          <w:p w14:paraId="72298174" w14:textId="77777777" w:rsidR="00660274" w:rsidRPr="000E4BA4" w:rsidRDefault="00660274" w:rsidP="00660274">
            <w:pPr>
              <w:rPr>
                <w:sz w:val="18"/>
              </w:rPr>
            </w:pPr>
            <w:r w:rsidRPr="000E4BA4">
              <w:rPr>
                <w:sz w:val="18"/>
              </w:rPr>
              <w:t>1. zboží dovážené pro uskutečnění obecných záměrů, základní životní potřeby pouze bezúplatně nabyté,</w:t>
            </w:r>
          </w:p>
          <w:p w14:paraId="3D583BD2" w14:textId="77777777" w:rsidR="00660274" w:rsidRPr="000E4BA4" w:rsidRDefault="00660274" w:rsidP="00660274">
            <w:pPr>
              <w:rPr>
                <w:sz w:val="18"/>
              </w:rPr>
            </w:pPr>
            <w:r w:rsidRPr="000E4BA4">
              <w:rPr>
                <w:sz w:val="18"/>
              </w:rPr>
              <w:t>2. bezúplatně nabyté zboží dovážené ve prospěch osob se zdravotním postižením pro účely vzdělávání, zaměstnávání a sociální rozvoj,</w:t>
            </w:r>
          </w:p>
          <w:p w14:paraId="7CFBCAB7" w14:textId="77777777" w:rsidR="00660274" w:rsidRPr="000E4BA4" w:rsidRDefault="00660274" w:rsidP="00660274">
            <w:pPr>
              <w:rPr>
                <w:sz w:val="18"/>
              </w:rPr>
            </w:pPr>
            <w:r w:rsidRPr="000E4BA4">
              <w:rPr>
                <w:sz w:val="18"/>
              </w:rPr>
              <w:t>3. zboží dovážené ve prospěch obětí katastrof,</w:t>
            </w:r>
          </w:p>
          <w:p w14:paraId="629CD01B" w14:textId="77777777" w:rsidR="00660274" w:rsidRPr="00CA6B2B" w:rsidRDefault="00660274" w:rsidP="00660274">
            <w:pPr>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E87EF1"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5AA2F0" w14:textId="77777777" w:rsidR="00660274" w:rsidRDefault="00660274" w:rsidP="00660274">
            <w:pPr>
              <w:rPr>
                <w:sz w:val="18"/>
              </w:rPr>
            </w:pPr>
            <w:r>
              <w:rPr>
                <w:sz w:val="18"/>
              </w:rPr>
              <w:t>1</w:t>
            </w:r>
          </w:p>
        </w:tc>
      </w:tr>
      <w:tr w:rsidR="00660274" w14:paraId="332B75B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36A10FC" w14:textId="77777777" w:rsidR="00660274" w:rsidRDefault="00660274" w:rsidP="00660274">
            <w:pPr>
              <w:rPr>
                <w:sz w:val="18"/>
                <w:szCs w:val="18"/>
              </w:rPr>
            </w:pPr>
            <w:r w:rsidRPr="00162B97">
              <w:rPr>
                <w:sz w:val="18"/>
                <w:szCs w:val="18"/>
              </w:rPr>
              <w:t xml:space="preserve">Článek </w:t>
            </w:r>
            <w:r>
              <w:rPr>
                <w:sz w:val="18"/>
                <w:szCs w:val="18"/>
              </w:rPr>
              <w:t>57</w:t>
            </w:r>
          </w:p>
          <w:p w14:paraId="271A76FB"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D533015" w14:textId="77777777" w:rsidR="00660274" w:rsidRPr="00626405" w:rsidRDefault="00660274" w:rsidP="00660274">
            <w:pPr>
              <w:jc w:val="both"/>
              <w:rPr>
                <w:sz w:val="18"/>
                <w:szCs w:val="18"/>
              </w:rPr>
            </w:pPr>
            <w:r w:rsidRPr="00626405">
              <w:rPr>
                <w:sz w:val="18"/>
                <w:szCs w:val="18"/>
              </w:rPr>
              <w:t>1. Subjekty uvedené v článku 51, které již nesplňují podmínky pro nárok na osvobození od daně nebo které hodlají používat zboží osvobozené od daně pro jiné účely, než které stanoví uvedený článek, o tom uvědomí příslušné orgány.</w:t>
            </w:r>
          </w:p>
          <w:p w14:paraId="3B68789C" w14:textId="77777777" w:rsidR="00660274" w:rsidRPr="00626405" w:rsidRDefault="00660274" w:rsidP="00660274">
            <w:pPr>
              <w:jc w:val="both"/>
              <w:rPr>
                <w:sz w:val="18"/>
                <w:szCs w:val="18"/>
              </w:rPr>
            </w:pPr>
            <w:r w:rsidRPr="00626405">
              <w:rPr>
                <w:sz w:val="18"/>
                <w:szCs w:val="18"/>
              </w:rPr>
              <w:t>2. Je-li zboží zůstávající v držení subjektů, které nesplňují podmínky pro nárok na osvobození od daně, převedeno na subjekt, kterému se zboží osvobozuje od daně podle této kapitoly, nebo případně na subjekt, kterému se zboží osvobozuje od daně podle článku 43, zůstává osvobození od daně zachováno, používá-li dotyčný subjekt toto zboží k účelům, pro které se osvobozuje od daně. V ostatních případech podléhá toto zboží DPH při dovozu podle sazby platné ke dni, kdy uvedené podmínky přestaly být plněny, podle druhu a na základě hodnoty, kterou příslušné orgány k tomuto dni zjistí nebo stanoví.</w:t>
            </w:r>
          </w:p>
          <w:p w14:paraId="31E7D07D" w14:textId="77777777" w:rsidR="00660274" w:rsidRDefault="00660274" w:rsidP="00660274">
            <w:pPr>
              <w:jc w:val="both"/>
              <w:rPr>
                <w:sz w:val="18"/>
              </w:rPr>
            </w:pPr>
            <w:r w:rsidRPr="00626405">
              <w:rPr>
                <w:sz w:val="18"/>
                <w:szCs w:val="18"/>
              </w:rPr>
              <w:t>3. Zboží použité subjektem, který uplatnil nárok na osvobození od daně, pro jiné účely, než které jsou uvedeny v této kapitole, podléhá DPH při dovozu podle sazby platné ke dni, kdy bylo použito pro jiné účely,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53620C1" w14:textId="29214CC9" w:rsidR="00660274" w:rsidRDefault="00660274" w:rsidP="00660274">
            <w:pPr>
              <w:rPr>
                <w:sz w:val="18"/>
              </w:rPr>
            </w:pPr>
            <w:r w:rsidRPr="000E4BA4">
              <w:rPr>
                <w:sz w:val="18"/>
              </w:rPr>
              <w:t>235/2004 ve znění 47/2011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361AF" w14:textId="7D8B94A1" w:rsidR="00660274" w:rsidRDefault="00660274" w:rsidP="00660274">
            <w:pPr>
              <w:rPr>
                <w:sz w:val="18"/>
              </w:rPr>
            </w:pPr>
            <w:r>
              <w:rPr>
                <w:sz w:val="18"/>
              </w:rPr>
              <w:t>§ 71 odst. 2 písm. f)</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9173AAF" w14:textId="7D121BF7"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B3329AF" w14:textId="77777777" w:rsidR="00660274" w:rsidRPr="000E4BA4" w:rsidRDefault="00660274" w:rsidP="00660274">
            <w:pPr>
              <w:jc w:val="both"/>
              <w:rPr>
                <w:sz w:val="18"/>
              </w:rPr>
            </w:pPr>
            <w:r>
              <w:rPr>
                <w:sz w:val="18"/>
              </w:rPr>
              <w:t>f</w:t>
            </w:r>
            <w:r w:rsidRPr="000E4BA4">
              <w:rPr>
                <w:sz w:val="18"/>
              </w:rPr>
              <w:t>) zboží určené charitativním nebo dobročinným subjektům,</w:t>
            </w:r>
          </w:p>
          <w:p w14:paraId="04D2FDD0"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2D5FC2DF"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4DC3A23A" w14:textId="77777777" w:rsidR="00660274" w:rsidRPr="000E4BA4" w:rsidRDefault="00660274" w:rsidP="00660274">
            <w:pPr>
              <w:jc w:val="both"/>
              <w:rPr>
                <w:sz w:val="18"/>
              </w:rPr>
            </w:pPr>
            <w:r w:rsidRPr="000E4BA4">
              <w:rPr>
                <w:sz w:val="18"/>
              </w:rPr>
              <w:t>3. zboží dovážené ve prospěch obětí katastrof,</w:t>
            </w:r>
          </w:p>
          <w:p w14:paraId="65337445"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0055CF"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E89866" w14:textId="77777777" w:rsidR="00660274" w:rsidRDefault="00660274" w:rsidP="00660274">
            <w:pPr>
              <w:rPr>
                <w:sz w:val="18"/>
              </w:rPr>
            </w:pPr>
            <w:r>
              <w:rPr>
                <w:sz w:val="18"/>
              </w:rPr>
              <w:t>1</w:t>
            </w:r>
          </w:p>
        </w:tc>
      </w:tr>
      <w:tr w:rsidR="00660274" w14:paraId="59C3952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54FFD92" w14:textId="77777777" w:rsidR="00660274" w:rsidRDefault="00660274" w:rsidP="00660274">
            <w:pPr>
              <w:rPr>
                <w:sz w:val="18"/>
              </w:rPr>
            </w:pPr>
            <w:r w:rsidRPr="00162B97">
              <w:rPr>
                <w:sz w:val="18"/>
                <w:szCs w:val="18"/>
              </w:rPr>
              <w:t>Článek 58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8BF88D5" w14:textId="77777777" w:rsidR="00660274" w:rsidRPr="00162B97" w:rsidRDefault="00660274" w:rsidP="00660274">
            <w:pPr>
              <w:ind w:right="72"/>
              <w:jc w:val="both"/>
              <w:rPr>
                <w:sz w:val="18"/>
                <w:szCs w:val="18"/>
              </w:rPr>
            </w:pPr>
            <w:r w:rsidRPr="00162B97">
              <w:rPr>
                <w:sz w:val="18"/>
                <w:szCs w:val="18"/>
              </w:rPr>
              <w:t>Poskytne-li dotčená osoba příslušným orgánům uspokojivé odůvodnění a nejedná-li se o dovoz obchodní povahy, jsou od daně osvobozeny</w:t>
            </w:r>
          </w:p>
          <w:p w14:paraId="36F10F19" w14:textId="77777777" w:rsidR="00660274" w:rsidRPr="00162B97" w:rsidRDefault="00660274" w:rsidP="00660274">
            <w:pPr>
              <w:ind w:right="72"/>
              <w:jc w:val="both"/>
              <w:rPr>
                <w:sz w:val="18"/>
                <w:szCs w:val="18"/>
              </w:rPr>
            </w:pPr>
            <w:r w:rsidRPr="00162B97">
              <w:rPr>
                <w:sz w:val="18"/>
                <w:szCs w:val="18"/>
              </w:rPr>
              <w:t>a) vyznamenání udělená vládou třetí země osobám, které mají obvyklé místo pobytu ve Společenství;</w:t>
            </w:r>
          </w:p>
          <w:p w14:paraId="58DD0301" w14:textId="77777777" w:rsidR="00660274" w:rsidRPr="00162B97" w:rsidRDefault="00660274" w:rsidP="00660274">
            <w:pPr>
              <w:ind w:right="72"/>
              <w:jc w:val="both"/>
              <w:rPr>
                <w:sz w:val="18"/>
                <w:szCs w:val="18"/>
              </w:rPr>
            </w:pPr>
            <w:r w:rsidRPr="00162B97">
              <w:rPr>
                <w:sz w:val="18"/>
                <w:szCs w:val="18"/>
              </w:rPr>
              <w:t>b) poháry, medaile a podobné předměty v zásadě symbolické povahy, jež byly osobám, které mají obvyklé místo pobytu ve Společenství, uděleny ve třetí zemi nebo na třetím území jako pocta za jejich činnosti v oblasti umění, vědy, sportu, veřejných služeb nebo jako uznání za zásluhy u příležitosti zvláštní události a které dovážejí tyto osoby;</w:t>
            </w:r>
          </w:p>
          <w:p w14:paraId="31C91DCC" w14:textId="77777777" w:rsidR="00660274" w:rsidRPr="00162B97" w:rsidRDefault="00660274" w:rsidP="00660274">
            <w:pPr>
              <w:ind w:right="72"/>
              <w:jc w:val="both"/>
              <w:rPr>
                <w:sz w:val="18"/>
                <w:szCs w:val="18"/>
              </w:rPr>
            </w:pPr>
            <w:r w:rsidRPr="00162B97">
              <w:rPr>
                <w:sz w:val="18"/>
                <w:szCs w:val="18"/>
              </w:rPr>
              <w:t>c) poháry, medaile a podobné předměty v zásadě symbolické povahy, které darovaly orgány nebo osoby usazené ve třetí zemi nebo na třetím území, aby byly na území Společenství uděleny ke stejným účelům, jaké jsou uvedeny v písmenu b);</w:t>
            </w:r>
          </w:p>
          <w:p w14:paraId="0B88EC2F" w14:textId="77777777" w:rsidR="00660274" w:rsidRDefault="00660274" w:rsidP="00660274">
            <w:pPr>
              <w:jc w:val="both"/>
              <w:rPr>
                <w:sz w:val="18"/>
              </w:rPr>
            </w:pPr>
            <w:r w:rsidRPr="00162B97">
              <w:rPr>
                <w:sz w:val="18"/>
                <w:szCs w:val="18"/>
              </w:rPr>
              <w:t>d) ceny, trofeje a upomínky symbolické povahy a nízké hodnoty určené k tomu, aby byly rozdávány zdarma osobám s obvyklým místem pobytu ve třetí zemi nebo na třetím území při příležitosti obchodních konferencí nebo podobných mezinárodních akcí, a které svou povahou, jednotkovou hodnotou ani jinými vlastnostmi nesvědčí o obchodním záměru.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ED98F15" w14:textId="320219AC"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2E176" w14:textId="77777777" w:rsidR="00660274" w:rsidRDefault="00660274" w:rsidP="00660274">
            <w:pPr>
              <w:rPr>
                <w:sz w:val="18"/>
              </w:rPr>
            </w:pPr>
            <w:r>
              <w:rPr>
                <w:sz w:val="18"/>
              </w:rPr>
              <w:t>§ 71 odst. 2 písm. g)</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5A0349F" w14:textId="422DC1B9"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E0F9FE9" w14:textId="77777777" w:rsidR="00660274" w:rsidRPr="000E4BA4" w:rsidRDefault="00660274" w:rsidP="00660274">
            <w:pPr>
              <w:jc w:val="both"/>
              <w:rPr>
                <w:sz w:val="18"/>
              </w:rPr>
            </w:pPr>
            <w:r w:rsidRPr="000E4BA4">
              <w:rPr>
                <w:sz w:val="18"/>
              </w:rPr>
              <w:t>g) dovoz v rámci mezinárodních vztahů,</w:t>
            </w:r>
          </w:p>
          <w:p w14:paraId="387699EB" w14:textId="77777777" w:rsidR="00660274" w:rsidRPr="000E4BA4" w:rsidRDefault="00660274" w:rsidP="00660274">
            <w:pPr>
              <w:jc w:val="both"/>
              <w:rPr>
                <w:sz w:val="18"/>
              </w:rPr>
            </w:pPr>
            <w:r w:rsidRPr="000E4BA4">
              <w:rPr>
                <w:sz w:val="18"/>
              </w:rPr>
              <w:t>1. čestná vyznamenání nebo ceny,</w:t>
            </w:r>
          </w:p>
          <w:p w14:paraId="38FB91FB" w14:textId="77777777" w:rsidR="00660274" w:rsidRPr="000E4BA4" w:rsidRDefault="00660274" w:rsidP="00660274">
            <w:pPr>
              <w:jc w:val="both"/>
              <w:rPr>
                <w:sz w:val="18"/>
              </w:rPr>
            </w:pPr>
            <w:r w:rsidRPr="000E4BA4">
              <w:rPr>
                <w:sz w:val="18"/>
              </w:rPr>
              <w:t>2. dary obdržené v rámci mezinárodních vztahů,</w:t>
            </w:r>
          </w:p>
          <w:p w14:paraId="261C1A35" w14:textId="77777777" w:rsidR="00660274" w:rsidRPr="00CA6B2B" w:rsidRDefault="00660274" w:rsidP="00660274">
            <w:pPr>
              <w:jc w:val="both"/>
              <w:rPr>
                <w:sz w:val="18"/>
              </w:rPr>
            </w:pPr>
            <w:r w:rsidRPr="000E4BA4">
              <w:rPr>
                <w:sz w:val="18"/>
              </w:rPr>
              <w:t>3. zboží</w:t>
            </w:r>
            <w:r>
              <w:rPr>
                <w:sz w:val="18"/>
              </w:rPr>
              <w:t xml:space="preserve"> určené k užívání hlavou státu,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F263CCC"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F713E9" w14:textId="77777777" w:rsidR="00660274" w:rsidRDefault="00660274" w:rsidP="00660274">
            <w:pPr>
              <w:rPr>
                <w:sz w:val="18"/>
              </w:rPr>
            </w:pPr>
            <w:r>
              <w:rPr>
                <w:sz w:val="18"/>
              </w:rPr>
              <w:t>1</w:t>
            </w:r>
          </w:p>
        </w:tc>
      </w:tr>
      <w:tr w:rsidR="00660274" w14:paraId="5BE1FFD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F3DEC42" w14:textId="77777777" w:rsidR="00660274" w:rsidRDefault="00660274" w:rsidP="00660274">
            <w:pPr>
              <w:rPr>
                <w:sz w:val="18"/>
              </w:rPr>
            </w:pPr>
            <w:r w:rsidRPr="00162B97">
              <w:rPr>
                <w:sz w:val="18"/>
                <w:szCs w:val="18"/>
              </w:rPr>
              <w:t>Článek 59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59D79D1" w14:textId="77777777" w:rsidR="00660274" w:rsidRPr="00162B97" w:rsidRDefault="00660274" w:rsidP="00660274">
            <w:pPr>
              <w:ind w:right="72"/>
              <w:jc w:val="both"/>
              <w:rPr>
                <w:sz w:val="18"/>
                <w:szCs w:val="18"/>
              </w:rPr>
            </w:pPr>
            <w:r w:rsidRPr="00162B97">
              <w:rPr>
                <w:sz w:val="18"/>
                <w:szCs w:val="18"/>
              </w:rPr>
              <w:t xml:space="preserve">Aniž jsou případně dotčeny předpisy o mezinárodním cestovním styku, je za podmínek stanovených v článcích </w:t>
            </w:r>
            <w:smartTag w:uri="urn:schemas-microsoft-com:office:smarttags" w:element="metricconverter">
              <w:smartTagPr>
                <w:attr w:name="ProductID" w:val="60 a"/>
              </w:smartTagPr>
              <w:r w:rsidRPr="00162B97">
                <w:rPr>
                  <w:sz w:val="18"/>
                  <w:szCs w:val="18"/>
                </w:rPr>
                <w:t>60 a</w:t>
              </w:r>
            </w:smartTag>
            <w:r w:rsidRPr="00162B97">
              <w:rPr>
                <w:sz w:val="18"/>
                <w:szCs w:val="18"/>
              </w:rPr>
              <w:t xml:space="preserve"> 61 osvobozeno od daně zboží</w:t>
            </w:r>
          </w:p>
          <w:p w14:paraId="45571899" w14:textId="77777777" w:rsidR="00660274" w:rsidRPr="00162B97" w:rsidRDefault="00660274" w:rsidP="00660274">
            <w:pPr>
              <w:ind w:right="72"/>
              <w:jc w:val="both"/>
              <w:rPr>
                <w:sz w:val="18"/>
                <w:szCs w:val="18"/>
              </w:rPr>
            </w:pPr>
            <w:r w:rsidRPr="00162B97">
              <w:rPr>
                <w:sz w:val="18"/>
                <w:szCs w:val="18"/>
              </w:rPr>
              <w:t>a) dovážené osobami, které vykonaly oficiální návštěvu ve třetí zemi nebo na třetím území a které je při této příležitosti obdržely darem od hostitelských úřadů;</w:t>
            </w:r>
          </w:p>
          <w:p w14:paraId="39577EF9" w14:textId="77777777" w:rsidR="00660274" w:rsidRPr="00162B97" w:rsidRDefault="00660274" w:rsidP="00660274">
            <w:pPr>
              <w:ind w:right="72"/>
              <w:jc w:val="both"/>
              <w:rPr>
                <w:sz w:val="18"/>
                <w:szCs w:val="18"/>
              </w:rPr>
            </w:pPr>
            <w:r w:rsidRPr="00162B97">
              <w:rPr>
                <w:sz w:val="18"/>
                <w:szCs w:val="18"/>
              </w:rPr>
              <w:t>b) dovážené osobami, které přijíždějí do Společenství na oficiální návštěvu a které je při této příležitosti hodlají odevzdat darem hostitelským úřadům;</w:t>
            </w:r>
          </w:p>
          <w:p w14:paraId="6CAEE4AE" w14:textId="77777777" w:rsidR="00660274" w:rsidRDefault="00660274" w:rsidP="00660274">
            <w:pPr>
              <w:jc w:val="both"/>
              <w:rPr>
                <w:sz w:val="18"/>
              </w:rPr>
            </w:pPr>
            <w:r w:rsidRPr="00162B97">
              <w:rPr>
                <w:sz w:val="18"/>
                <w:szCs w:val="18"/>
              </w:rPr>
              <w:t>c) zasílané jako dary vyjadřující projev přátelství nebo dobré vůle orgánem veřejné moci nebo sdružením vykonávajícím veřejně prospěšnou činnost, který se nachází ve třetí zemi nebo na třetím území, orgánu veřejné moci nebo sdružení provozujícímu veřejně prospěšnou činnost, který se nachází v členském státě dovozu a kterému příslušné orgány povolily přijímat toto zboží s osvobozením od daně.</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C87D955" w14:textId="159FAC8F"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A93791" w14:textId="77777777" w:rsidR="00660274" w:rsidRDefault="00660274" w:rsidP="00660274">
            <w:pPr>
              <w:rPr>
                <w:sz w:val="18"/>
              </w:rPr>
            </w:pPr>
            <w:r>
              <w:rPr>
                <w:sz w:val="18"/>
              </w:rPr>
              <w:t>§ 71 odst. 2 písm. g)</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0C59D87" w14:textId="3B71B234" w:rsidR="00660274" w:rsidRPr="000E4BA4" w:rsidRDefault="00660274" w:rsidP="00660274">
            <w:pPr>
              <w:jc w:val="both"/>
              <w:rPr>
                <w:sz w:val="18"/>
              </w:rPr>
            </w:pPr>
            <w:r w:rsidRPr="000E4BA4">
              <w:rPr>
                <w:sz w:val="18"/>
              </w:rPr>
              <w:t>2</w:t>
            </w:r>
            <w:r>
              <w:rPr>
                <w:sz w:val="18"/>
              </w:rPr>
              <w:t>(</w:t>
            </w:r>
            <w:r w:rsidRPr="000E4BA4">
              <w:rPr>
                <w:sz w:val="18"/>
              </w:rPr>
              <w:t>) Od daně je osvobozen dovoz zboží, jestliže je dováženému zboží přiznáno osvobození od cla podle přímo použitelného předpisu Evropské unie, pokud se jedná o:</w:t>
            </w:r>
          </w:p>
          <w:p w14:paraId="78391470" w14:textId="77777777" w:rsidR="00660274" w:rsidRPr="000E4BA4" w:rsidRDefault="00660274" w:rsidP="00660274">
            <w:pPr>
              <w:jc w:val="both"/>
              <w:rPr>
                <w:sz w:val="18"/>
              </w:rPr>
            </w:pPr>
            <w:r w:rsidRPr="000E4BA4">
              <w:rPr>
                <w:sz w:val="18"/>
              </w:rPr>
              <w:t>g) dovoz v rámci mezinárodních vztahů,</w:t>
            </w:r>
          </w:p>
          <w:p w14:paraId="40D20912" w14:textId="77777777" w:rsidR="00660274" w:rsidRPr="000E4BA4" w:rsidRDefault="00660274" w:rsidP="00660274">
            <w:pPr>
              <w:jc w:val="both"/>
              <w:rPr>
                <w:sz w:val="18"/>
              </w:rPr>
            </w:pPr>
            <w:r w:rsidRPr="000E4BA4">
              <w:rPr>
                <w:sz w:val="18"/>
              </w:rPr>
              <w:t>1. čestná vyznamenání nebo ceny,</w:t>
            </w:r>
          </w:p>
          <w:p w14:paraId="54B2BF18" w14:textId="77777777" w:rsidR="00660274" w:rsidRPr="000E4BA4" w:rsidRDefault="00660274" w:rsidP="00660274">
            <w:pPr>
              <w:jc w:val="both"/>
              <w:rPr>
                <w:sz w:val="18"/>
              </w:rPr>
            </w:pPr>
            <w:r w:rsidRPr="000E4BA4">
              <w:rPr>
                <w:sz w:val="18"/>
              </w:rPr>
              <w:t>2. dary obdržené v rámci mezinárodních vztahů,</w:t>
            </w:r>
          </w:p>
          <w:p w14:paraId="6859E777" w14:textId="77777777" w:rsidR="00660274" w:rsidRPr="00CA6B2B" w:rsidRDefault="00660274" w:rsidP="00660274">
            <w:pPr>
              <w:jc w:val="both"/>
              <w:rPr>
                <w:sz w:val="18"/>
              </w:rPr>
            </w:pPr>
            <w:r w:rsidRPr="000E4BA4">
              <w:rPr>
                <w:sz w:val="18"/>
              </w:rPr>
              <w:t>3. zboží</w:t>
            </w:r>
            <w:r>
              <w:rPr>
                <w:sz w:val="18"/>
              </w:rPr>
              <w:t xml:space="preserve"> určené k užívání hlavou státu,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11A1B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75A905" w14:textId="77777777" w:rsidR="00660274" w:rsidRDefault="00660274" w:rsidP="00660274">
            <w:pPr>
              <w:rPr>
                <w:sz w:val="18"/>
              </w:rPr>
            </w:pPr>
            <w:r>
              <w:rPr>
                <w:sz w:val="18"/>
              </w:rPr>
              <w:t>1</w:t>
            </w:r>
          </w:p>
        </w:tc>
      </w:tr>
      <w:tr w:rsidR="00660274" w14:paraId="43403B4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82142A3" w14:textId="77777777" w:rsidR="00660274" w:rsidRDefault="00660274" w:rsidP="00660274">
            <w:pPr>
              <w:rPr>
                <w:sz w:val="18"/>
              </w:rPr>
            </w:pPr>
            <w:r w:rsidRPr="00162B97">
              <w:rPr>
                <w:sz w:val="18"/>
                <w:szCs w:val="18"/>
              </w:rPr>
              <w:t>Článek 60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F062507" w14:textId="77777777" w:rsidR="00660274" w:rsidRDefault="00660274" w:rsidP="00660274">
            <w:pPr>
              <w:jc w:val="both"/>
              <w:rPr>
                <w:sz w:val="18"/>
              </w:rPr>
            </w:pPr>
            <w:r w:rsidRPr="00162B97">
              <w:rPr>
                <w:sz w:val="18"/>
                <w:szCs w:val="18"/>
              </w:rPr>
              <w:t>Od daně nejsou osvobozeny alkoholické nápoje ani tabák a tabákové výrobky.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9C77821" w14:textId="29ABB1F5"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5843C2" w14:textId="77777777" w:rsidR="00660274" w:rsidRDefault="00660274" w:rsidP="00660274">
            <w:pPr>
              <w:rPr>
                <w:sz w:val="18"/>
              </w:rPr>
            </w:pPr>
            <w:r>
              <w:rPr>
                <w:sz w:val="18"/>
              </w:rPr>
              <w:t>§ 71 odst. 2 písm. g)</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92C450A" w14:textId="38F867F6"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2616920" w14:textId="77777777" w:rsidR="00660274" w:rsidRPr="000E4BA4" w:rsidRDefault="00660274" w:rsidP="00660274">
            <w:pPr>
              <w:jc w:val="both"/>
              <w:rPr>
                <w:sz w:val="18"/>
              </w:rPr>
            </w:pPr>
            <w:r w:rsidRPr="000E4BA4">
              <w:rPr>
                <w:sz w:val="18"/>
              </w:rPr>
              <w:t>g) dovoz v rámci mezinárodních vztahů,</w:t>
            </w:r>
          </w:p>
          <w:p w14:paraId="0E0AB7F6" w14:textId="77777777" w:rsidR="00660274" w:rsidRPr="000E4BA4" w:rsidRDefault="00660274" w:rsidP="00660274">
            <w:pPr>
              <w:jc w:val="both"/>
              <w:rPr>
                <w:sz w:val="18"/>
              </w:rPr>
            </w:pPr>
            <w:r w:rsidRPr="000E4BA4">
              <w:rPr>
                <w:sz w:val="18"/>
              </w:rPr>
              <w:t>1. čestná vyznamenání nebo ceny,</w:t>
            </w:r>
          </w:p>
          <w:p w14:paraId="4C4008D8" w14:textId="77777777" w:rsidR="00660274" w:rsidRPr="000E4BA4" w:rsidRDefault="00660274" w:rsidP="00660274">
            <w:pPr>
              <w:jc w:val="both"/>
              <w:rPr>
                <w:sz w:val="18"/>
              </w:rPr>
            </w:pPr>
            <w:r w:rsidRPr="000E4BA4">
              <w:rPr>
                <w:sz w:val="18"/>
              </w:rPr>
              <w:t>2. dary obdržené v rámci mezinárodních vztahů,</w:t>
            </w:r>
          </w:p>
          <w:p w14:paraId="4FA03450" w14:textId="77777777" w:rsidR="00660274" w:rsidRPr="00CA6B2B" w:rsidRDefault="00660274" w:rsidP="00660274">
            <w:pPr>
              <w:jc w:val="both"/>
              <w:rPr>
                <w:sz w:val="18"/>
              </w:rPr>
            </w:pPr>
            <w:r w:rsidRPr="000E4BA4">
              <w:rPr>
                <w:sz w:val="18"/>
              </w:rPr>
              <w:t>3. zboží</w:t>
            </w:r>
            <w:r>
              <w:rPr>
                <w:sz w:val="18"/>
              </w:rPr>
              <w:t xml:space="preserve"> určené k užívání hlavou státu,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003C5D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9AEB5" w14:textId="77777777" w:rsidR="00660274" w:rsidRDefault="00660274" w:rsidP="00660274">
            <w:pPr>
              <w:rPr>
                <w:sz w:val="18"/>
              </w:rPr>
            </w:pPr>
            <w:r>
              <w:rPr>
                <w:sz w:val="18"/>
              </w:rPr>
              <w:t>1</w:t>
            </w:r>
          </w:p>
        </w:tc>
      </w:tr>
      <w:tr w:rsidR="00660274" w14:paraId="72E2BCB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22F17B8" w14:textId="77777777" w:rsidR="00660274" w:rsidRDefault="00660274" w:rsidP="00660274">
            <w:pPr>
              <w:rPr>
                <w:sz w:val="18"/>
              </w:rPr>
            </w:pPr>
            <w:r w:rsidRPr="00162B97">
              <w:rPr>
                <w:sz w:val="18"/>
                <w:szCs w:val="18"/>
              </w:rPr>
              <w:t>Článek 61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3ADAA29" w14:textId="77777777" w:rsidR="00660274" w:rsidRPr="00162B97" w:rsidRDefault="00660274" w:rsidP="00660274">
            <w:pPr>
              <w:ind w:right="72"/>
              <w:jc w:val="both"/>
              <w:rPr>
                <w:sz w:val="18"/>
                <w:szCs w:val="18"/>
              </w:rPr>
            </w:pPr>
            <w:r w:rsidRPr="00162B97">
              <w:rPr>
                <w:sz w:val="18"/>
                <w:szCs w:val="18"/>
              </w:rPr>
              <w:t>Od daně je zboží osvobozeno, jestliže</w:t>
            </w:r>
          </w:p>
          <w:p w14:paraId="2865C934" w14:textId="77777777" w:rsidR="00660274" w:rsidRPr="00162B97" w:rsidRDefault="00660274" w:rsidP="00660274">
            <w:pPr>
              <w:ind w:right="72"/>
              <w:jc w:val="both"/>
              <w:rPr>
                <w:sz w:val="18"/>
                <w:szCs w:val="18"/>
              </w:rPr>
            </w:pPr>
            <w:r w:rsidRPr="00162B97">
              <w:rPr>
                <w:sz w:val="18"/>
                <w:szCs w:val="18"/>
              </w:rPr>
              <w:t>a) k darování zboží dochází příležitostně;</w:t>
            </w:r>
          </w:p>
          <w:p w14:paraId="63E48F5A" w14:textId="77777777" w:rsidR="00660274" w:rsidRPr="00162B97" w:rsidRDefault="00660274" w:rsidP="00660274">
            <w:pPr>
              <w:ind w:right="72"/>
              <w:jc w:val="both"/>
              <w:rPr>
                <w:sz w:val="18"/>
                <w:szCs w:val="18"/>
              </w:rPr>
            </w:pPr>
            <w:r w:rsidRPr="00162B97">
              <w:rPr>
                <w:sz w:val="18"/>
                <w:szCs w:val="18"/>
              </w:rPr>
              <w:t>b) zboží svou povahou, hodnotou ani množstvím nesvědčí o obchodním záměru a</w:t>
            </w:r>
          </w:p>
          <w:p w14:paraId="525C6A21" w14:textId="77777777" w:rsidR="00660274" w:rsidRDefault="00660274" w:rsidP="00660274">
            <w:pPr>
              <w:jc w:val="both"/>
              <w:rPr>
                <w:sz w:val="18"/>
              </w:rPr>
            </w:pPr>
            <w:r w:rsidRPr="00162B97">
              <w:rPr>
                <w:sz w:val="18"/>
                <w:szCs w:val="18"/>
              </w:rPr>
              <w:t>c) zboží není použito k obchodním účelům.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E60462F" w14:textId="3AD6CCD6"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715CE2" w14:textId="77777777" w:rsidR="00660274" w:rsidRDefault="00660274" w:rsidP="00660274">
            <w:pPr>
              <w:rPr>
                <w:sz w:val="18"/>
              </w:rPr>
            </w:pPr>
            <w:r>
              <w:rPr>
                <w:sz w:val="18"/>
              </w:rPr>
              <w:t>§ 71 odst. 2 písm. g)</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E04FB7B" w14:textId="3DF1DC5F"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0306C10" w14:textId="77777777" w:rsidR="00660274" w:rsidRPr="000E4BA4" w:rsidRDefault="00660274" w:rsidP="00660274">
            <w:pPr>
              <w:jc w:val="both"/>
              <w:rPr>
                <w:sz w:val="18"/>
              </w:rPr>
            </w:pPr>
            <w:r w:rsidRPr="000E4BA4">
              <w:rPr>
                <w:sz w:val="18"/>
              </w:rPr>
              <w:t>g) dovoz v rámci mezinárodních vztahů,</w:t>
            </w:r>
          </w:p>
          <w:p w14:paraId="2CAE5524" w14:textId="77777777" w:rsidR="00660274" w:rsidRPr="000E4BA4" w:rsidRDefault="00660274" w:rsidP="00660274">
            <w:pPr>
              <w:jc w:val="both"/>
              <w:rPr>
                <w:sz w:val="18"/>
              </w:rPr>
            </w:pPr>
            <w:r w:rsidRPr="000E4BA4">
              <w:rPr>
                <w:sz w:val="18"/>
              </w:rPr>
              <w:t>1. čestná vyznamenání nebo ceny,</w:t>
            </w:r>
          </w:p>
          <w:p w14:paraId="370509D0" w14:textId="77777777" w:rsidR="00660274" w:rsidRPr="000E4BA4" w:rsidRDefault="00660274" w:rsidP="00660274">
            <w:pPr>
              <w:jc w:val="both"/>
              <w:rPr>
                <w:sz w:val="18"/>
              </w:rPr>
            </w:pPr>
            <w:r w:rsidRPr="000E4BA4">
              <w:rPr>
                <w:sz w:val="18"/>
              </w:rPr>
              <w:t>2. dary obdržené v rámci mezinárodních vztahů,</w:t>
            </w:r>
          </w:p>
          <w:p w14:paraId="57565231" w14:textId="77777777" w:rsidR="00660274" w:rsidRPr="00CA6B2B" w:rsidRDefault="00660274" w:rsidP="00660274">
            <w:pPr>
              <w:jc w:val="both"/>
              <w:rPr>
                <w:sz w:val="18"/>
              </w:rPr>
            </w:pPr>
            <w:r w:rsidRPr="000E4BA4">
              <w:rPr>
                <w:sz w:val="18"/>
              </w:rPr>
              <w:t>3. zboží</w:t>
            </w:r>
            <w:r>
              <w:rPr>
                <w:sz w:val="18"/>
              </w:rPr>
              <w:t xml:space="preserve"> určené k užívání hlavou státu,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9C15A4"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F7075F" w14:textId="77777777" w:rsidR="00660274" w:rsidRDefault="00660274" w:rsidP="00660274">
            <w:pPr>
              <w:rPr>
                <w:sz w:val="18"/>
              </w:rPr>
            </w:pPr>
            <w:r>
              <w:rPr>
                <w:sz w:val="18"/>
              </w:rPr>
              <w:t>1</w:t>
            </w:r>
          </w:p>
        </w:tc>
      </w:tr>
      <w:tr w:rsidR="00660274" w14:paraId="75BF447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F6DFC29" w14:textId="77777777" w:rsidR="00660274" w:rsidRDefault="00660274" w:rsidP="00660274">
            <w:pPr>
              <w:rPr>
                <w:sz w:val="18"/>
                <w:szCs w:val="18"/>
              </w:rPr>
            </w:pPr>
            <w:r w:rsidRPr="00162B97">
              <w:rPr>
                <w:sz w:val="18"/>
                <w:szCs w:val="18"/>
              </w:rPr>
              <w:t>Článek 62</w:t>
            </w:r>
          </w:p>
          <w:p w14:paraId="396FA8B5"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BA7EC51" w14:textId="77777777" w:rsidR="00660274" w:rsidRPr="00650B5B" w:rsidRDefault="00660274" w:rsidP="00660274">
            <w:pPr>
              <w:ind w:right="72"/>
              <w:jc w:val="both"/>
              <w:rPr>
                <w:sz w:val="18"/>
                <w:szCs w:val="18"/>
              </w:rPr>
            </w:pPr>
            <w:r w:rsidRPr="00650B5B">
              <w:rPr>
                <w:sz w:val="18"/>
                <w:szCs w:val="18"/>
              </w:rPr>
              <w:t>1. Od daně jsou osvobozeny v mezích a za podmínek stanovených příslušnými orgány</w:t>
            </w:r>
          </w:p>
          <w:p w14:paraId="44219A9F" w14:textId="77777777" w:rsidR="00660274" w:rsidRPr="00650B5B" w:rsidRDefault="00660274" w:rsidP="00660274">
            <w:pPr>
              <w:ind w:right="72"/>
              <w:jc w:val="both"/>
              <w:rPr>
                <w:sz w:val="18"/>
                <w:szCs w:val="18"/>
              </w:rPr>
            </w:pPr>
            <w:r w:rsidRPr="00650B5B">
              <w:rPr>
                <w:sz w:val="18"/>
                <w:szCs w:val="18"/>
              </w:rPr>
              <w:t>a) dary vládnoucím panovníkům a hlavám států;</w:t>
            </w:r>
          </w:p>
          <w:p w14:paraId="58358C45" w14:textId="77777777" w:rsidR="00660274" w:rsidRPr="00650B5B" w:rsidRDefault="00660274" w:rsidP="00660274">
            <w:pPr>
              <w:ind w:right="72"/>
              <w:jc w:val="both"/>
              <w:rPr>
                <w:sz w:val="18"/>
                <w:szCs w:val="18"/>
              </w:rPr>
            </w:pPr>
            <w:r w:rsidRPr="00650B5B">
              <w:rPr>
                <w:sz w:val="18"/>
                <w:szCs w:val="18"/>
              </w:rPr>
              <w:t>b) zboží určené k užívání nebo spotřebě vládnoucími panovníky a hlavami států třetí země nebo jejich oficiálními zástupci během oficiální návštěvy ve Společenství.</w:t>
            </w:r>
          </w:p>
          <w:p w14:paraId="195309FC" w14:textId="77777777" w:rsidR="00660274" w:rsidRPr="00650B5B" w:rsidRDefault="00660274" w:rsidP="00660274">
            <w:pPr>
              <w:ind w:right="72"/>
              <w:jc w:val="both"/>
              <w:rPr>
                <w:sz w:val="18"/>
                <w:szCs w:val="18"/>
              </w:rPr>
            </w:pPr>
            <w:r w:rsidRPr="00650B5B">
              <w:rPr>
                <w:sz w:val="18"/>
                <w:szCs w:val="18"/>
              </w:rPr>
              <w:t>2. Osvobození od daně uvedené v odst. 1 písm. b) může členský stát dovozu podmínit vzájemností.</w:t>
            </w:r>
          </w:p>
          <w:p w14:paraId="21B2D700" w14:textId="77777777" w:rsidR="00660274" w:rsidRDefault="00660274" w:rsidP="00660274">
            <w:pPr>
              <w:jc w:val="both"/>
              <w:rPr>
                <w:sz w:val="18"/>
              </w:rPr>
            </w:pPr>
            <w:r w:rsidRPr="00650B5B">
              <w:rPr>
                <w:sz w:val="18"/>
                <w:szCs w:val="18"/>
              </w:rPr>
              <w:t>3. Osvobození od daně uvedené v odstavci 1 se vztahuje rovněž na osoby, které na mezinárodní úrovni požívají obdobné výsady jako vládnoucí panovník nebo hlava státu.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4EED54B" w14:textId="5D7CF67F"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98439" w14:textId="77777777" w:rsidR="00660274" w:rsidRDefault="00660274" w:rsidP="00660274">
            <w:pPr>
              <w:rPr>
                <w:sz w:val="18"/>
              </w:rPr>
            </w:pPr>
            <w:r>
              <w:rPr>
                <w:sz w:val="18"/>
              </w:rPr>
              <w:t>§ 71 odst. 2 písm. g)</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5D260B8" w14:textId="0848D68D" w:rsidR="00660274" w:rsidRPr="000E4BA4" w:rsidRDefault="00660274" w:rsidP="00660274">
            <w:pPr>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2D5166F" w14:textId="77777777" w:rsidR="00660274" w:rsidRPr="000E4BA4" w:rsidRDefault="00660274" w:rsidP="00660274">
            <w:pPr>
              <w:rPr>
                <w:sz w:val="18"/>
              </w:rPr>
            </w:pPr>
            <w:r w:rsidRPr="000E4BA4">
              <w:rPr>
                <w:sz w:val="18"/>
              </w:rPr>
              <w:t>g) dovoz v rámci mezinárodních vztahů,</w:t>
            </w:r>
          </w:p>
          <w:p w14:paraId="73CA84E0" w14:textId="77777777" w:rsidR="00660274" w:rsidRPr="000E4BA4" w:rsidRDefault="00660274" w:rsidP="00660274">
            <w:pPr>
              <w:rPr>
                <w:sz w:val="18"/>
              </w:rPr>
            </w:pPr>
            <w:r w:rsidRPr="000E4BA4">
              <w:rPr>
                <w:sz w:val="18"/>
              </w:rPr>
              <w:t>1. čestná vyznamenání nebo ceny,</w:t>
            </w:r>
          </w:p>
          <w:p w14:paraId="3B587C96" w14:textId="77777777" w:rsidR="00660274" w:rsidRPr="000E4BA4" w:rsidRDefault="00660274" w:rsidP="00660274">
            <w:pPr>
              <w:rPr>
                <w:sz w:val="18"/>
              </w:rPr>
            </w:pPr>
            <w:r w:rsidRPr="000E4BA4">
              <w:rPr>
                <w:sz w:val="18"/>
              </w:rPr>
              <w:t>2. dary obdržené v rámci mezinárodních vztahů,</w:t>
            </w:r>
          </w:p>
          <w:p w14:paraId="4CB06008" w14:textId="77777777" w:rsidR="00660274" w:rsidRPr="00CA6B2B" w:rsidRDefault="00660274" w:rsidP="00660274">
            <w:pPr>
              <w:rPr>
                <w:sz w:val="18"/>
              </w:rPr>
            </w:pPr>
            <w:r w:rsidRPr="000E4BA4">
              <w:rPr>
                <w:sz w:val="18"/>
              </w:rPr>
              <w:t>3. zboží</w:t>
            </w:r>
            <w:r>
              <w:rPr>
                <w:sz w:val="18"/>
              </w:rPr>
              <w:t xml:space="preserve"> určené k užívání hlavou státu,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60EF1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C0490D" w14:textId="77777777" w:rsidR="00660274" w:rsidRDefault="00660274" w:rsidP="00660274">
            <w:pPr>
              <w:rPr>
                <w:sz w:val="18"/>
              </w:rPr>
            </w:pPr>
            <w:r>
              <w:rPr>
                <w:sz w:val="18"/>
              </w:rPr>
              <w:t>1</w:t>
            </w:r>
          </w:p>
        </w:tc>
      </w:tr>
      <w:tr w:rsidR="00660274" w14:paraId="58DB537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5B1C99E" w14:textId="77777777" w:rsidR="00660274" w:rsidRDefault="00660274" w:rsidP="00660274">
            <w:pPr>
              <w:rPr>
                <w:sz w:val="18"/>
                <w:szCs w:val="18"/>
              </w:rPr>
            </w:pPr>
            <w:r w:rsidRPr="00162B97">
              <w:rPr>
                <w:sz w:val="18"/>
                <w:szCs w:val="18"/>
              </w:rPr>
              <w:t>Článek 6</w:t>
            </w:r>
            <w:r>
              <w:rPr>
                <w:sz w:val="18"/>
                <w:szCs w:val="18"/>
              </w:rPr>
              <w:t>3</w:t>
            </w:r>
          </w:p>
          <w:p w14:paraId="50908425"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32A5FCC" w14:textId="77777777" w:rsidR="00660274" w:rsidRPr="00650B5B" w:rsidRDefault="00660274" w:rsidP="00660274">
            <w:pPr>
              <w:jc w:val="both"/>
              <w:rPr>
                <w:sz w:val="18"/>
                <w:szCs w:val="18"/>
              </w:rPr>
            </w:pPr>
            <w:r w:rsidRPr="00650B5B">
              <w:rPr>
                <w:sz w:val="18"/>
                <w:szCs w:val="18"/>
              </w:rPr>
              <w:t>1. Aniž je dotčen čl. 67 odst. 1 písm. a), jsou od daně osvobozeny vzorky zboží nepatrné hodnoty, které mohou sloužit pouze k získání objednávky zboží, jež představují.</w:t>
            </w:r>
          </w:p>
          <w:p w14:paraId="1BAA0594" w14:textId="77777777" w:rsidR="00660274" w:rsidRPr="00650B5B" w:rsidRDefault="00660274" w:rsidP="00660274">
            <w:pPr>
              <w:jc w:val="both"/>
              <w:rPr>
                <w:sz w:val="18"/>
                <w:szCs w:val="18"/>
              </w:rPr>
            </w:pPr>
            <w:r w:rsidRPr="00650B5B">
              <w:rPr>
                <w:sz w:val="18"/>
                <w:szCs w:val="18"/>
              </w:rPr>
              <w:t>2. Příslušné orgány mohou podmínit osvobození vzorků zboží od daně tím, že jsou učiněny neupotřebitelnými roztržením, proděrováním, zjevným a nesmazatelným označkováním nebo jiným způsobem, aniž by ztratily povahu vzorků.</w:t>
            </w:r>
          </w:p>
          <w:p w14:paraId="64A4CAE4" w14:textId="77777777" w:rsidR="00660274" w:rsidRDefault="00660274" w:rsidP="00660274">
            <w:pPr>
              <w:jc w:val="both"/>
              <w:rPr>
                <w:sz w:val="18"/>
              </w:rPr>
            </w:pPr>
            <w:r w:rsidRPr="00650B5B">
              <w:rPr>
                <w:sz w:val="18"/>
                <w:szCs w:val="18"/>
              </w:rPr>
              <w:t>3. Pro účely odstavce 1 se "vzorkem zboží" rozumí reprezentativní vzorek určité skupiny zboží, který způsobem nabízení k prodeji a množstvím pro zboží daného druhu nebo jakosti vylučuje své použití pro jiné účely, než je podpora obchodní činnosti.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1087BA6" w14:textId="4D2B6A53"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7C5B95"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6D23986" w14:textId="61836049"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9F58DB7" w14:textId="77777777" w:rsidR="00660274" w:rsidRPr="000E4BA4" w:rsidRDefault="00660274" w:rsidP="00660274">
            <w:pPr>
              <w:jc w:val="both"/>
              <w:rPr>
                <w:sz w:val="18"/>
              </w:rPr>
            </w:pPr>
            <w:r w:rsidRPr="000E4BA4">
              <w:rPr>
                <w:sz w:val="18"/>
              </w:rPr>
              <w:t>h) zboží dovážené k podpoře obchodní činnosti,</w:t>
            </w:r>
          </w:p>
          <w:p w14:paraId="6C4A7C9F" w14:textId="77777777" w:rsidR="00660274" w:rsidRPr="000E4BA4" w:rsidRDefault="00660274" w:rsidP="00660274">
            <w:pPr>
              <w:jc w:val="both"/>
              <w:rPr>
                <w:sz w:val="18"/>
              </w:rPr>
            </w:pPr>
            <w:r w:rsidRPr="000E4BA4">
              <w:rPr>
                <w:sz w:val="18"/>
              </w:rPr>
              <w:t>1. vzorky zboží nepatrné hodnoty,</w:t>
            </w:r>
          </w:p>
          <w:p w14:paraId="009BC31F" w14:textId="77777777" w:rsidR="00660274" w:rsidRPr="000E4BA4" w:rsidRDefault="00660274" w:rsidP="00660274">
            <w:pPr>
              <w:jc w:val="both"/>
              <w:rPr>
                <w:sz w:val="18"/>
              </w:rPr>
            </w:pPr>
            <w:r w:rsidRPr="000E4BA4">
              <w:rPr>
                <w:sz w:val="18"/>
              </w:rPr>
              <w:t>2. tiskoviny a reklamní materiál,</w:t>
            </w:r>
          </w:p>
          <w:p w14:paraId="72992A57" w14:textId="77777777" w:rsidR="00660274" w:rsidRPr="000E4BA4" w:rsidRDefault="00660274" w:rsidP="00660274">
            <w:pPr>
              <w:jc w:val="both"/>
              <w:rPr>
                <w:sz w:val="18"/>
              </w:rPr>
            </w:pPr>
            <w:r w:rsidRPr="000E4BA4">
              <w:rPr>
                <w:sz w:val="18"/>
              </w:rPr>
              <w:t>3. zboží používané nebo spotřebované v průběhu výstavy nebo podobné události,</w:t>
            </w:r>
          </w:p>
          <w:p w14:paraId="78FA40A4"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8ED4AE"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81EFDB" w14:textId="77777777" w:rsidR="00660274" w:rsidRDefault="00660274" w:rsidP="00660274">
            <w:pPr>
              <w:rPr>
                <w:sz w:val="18"/>
              </w:rPr>
            </w:pPr>
            <w:r>
              <w:rPr>
                <w:sz w:val="18"/>
              </w:rPr>
              <w:t>1</w:t>
            </w:r>
          </w:p>
        </w:tc>
      </w:tr>
      <w:tr w:rsidR="00660274" w14:paraId="42EACE1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11DCAD4" w14:textId="77777777" w:rsidR="00660274" w:rsidRDefault="00660274" w:rsidP="00660274">
            <w:pPr>
              <w:rPr>
                <w:sz w:val="18"/>
              </w:rPr>
            </w:pPr>
            <w:r w:rsidRPr="00162B97">
              <w:rPr>
                <w:sz w:val="18"/>
                <w:szCs w:val="18"/>
              </w:rPr>
              <w:t>Článek 64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EFB159D" w14:textId="77777777" w:rsidR="00660274" w:rsidRPr="00162B97" w:rsidRDefault="00660274" w:rsidP="00660274">
            <w:pPr>
              <w:ind w:right="72"/>
              <w:jc w:val="both"/>
              <w:rPr>
                <w:sz w:val="18"/>
                <w:szCs w:val="18"/>
              </w:rPr>
            </w:pPr>
            <w:r w:rsidRPr="00162B97">
              <w:rPr>
                <w:sz w:val="18"/>
                <w:szCs w:val="18"/>
              </w:rPr>
              <w:t>Za podmínek stanovených v článku 65 jsou od daně osvobozeny reklamní tiskoviny jako katalogy, ceníky, návody k použití nebo obchodní prospekty týkající se</w:t>
            </w:r>
          </w:p>
          <w:p w14:paraId="2178DF69" w14:textId="77777777" w:rsidR="00660274" w:rsidRPr="00162B97" w:rsidRDefault="00660274" w:rsidP="00660274">
            <w:pPr>
              <w:ind w:right="72"/>
              <w:jc w:val="both"/>
              <w:rPr>
                <w:sz w:val="18"/>
                <w:szCs w:val="18"/>
              </w:rPr>
            </w:pPr>
            <w:r w:rsidRPr="00162B97">
              <w:rPr>
                <w:sz w:val="18"/>
                <w:szCs w:val="18"/>
              </w:rPr>
              <w:t>a) zboží na prodej nebo k pronájmu nabízeného osobou usazenou mimo Společenství nebo</w:t>
            </w:r>
          </w:p>
          <w:p w14:paraId="351F7B8A" w14:textId="77777777" w:rsidR="00660274" w:rsidRDefault="00660274" w:rsidP="00660274">
            <w:pPr>
              <w:jc w:val="both"/>
              <w:rPr>
                <w:sz w:val="18"/>
              </w:rPr>
            </w:pPr>
            <w:r w:rsidRPr="00162B97">
              <w:rPr>
                <w:sz w:val="18"/>
                <w:szCs w:val="18"/>
              </w:rPr>
              <w:t>b) služeb v oblasti dopravy, obchodního pojištění nebo bankovnictví nabízených osobou usazenou mimo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3D3200C" w14:textId="159ADB6E"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8127B4"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6DCF8D5" w14:textId="497D7B96"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642F86B" w14:textId="77777777" w:rsidR="00660274" w:rsidRPr="000E4BA4" w:rsidRDefault="00660274" w:rsidP="00660274">
            <w:pPr>
              <w:jc w:val="both"/>
              <w:rPr>
                <w:sz w:val="18"/>
              </w:rPr>
            </w:pPr>
            <w:r w:rsidRPr="000E4BA4">
              <w:rPr>
                <w:sz w:val="18"/>
              </w:rPr>
              <w:t>h) zboží dovážené k podpoře obchodní činnosti,</w:t>
            </w:r>
          </w:p>
          <w:p w14:paraId="1240F013" w14:textId="77777777" w:rsidR="00660274" w:rsidRPr="000E4BA4" w:rsidRDefault="00660274" w:rsidP="00660274">
            <w:pPr>
              <w:jc w:val="both"/>
              <w:rPr>
                <w:sz w:val="18"/>
              </w:rPr>
            </w:pPr>
            <w:r w:rsidRPr="000E4BA4">
              <w:rPr>
                <w:sz w:val="18"/>
              </w:rPr>
              <w:t>1. vzorky zboží nepatrné hodnoty,</w:t>
            </w:r>
          </w:p>
          <w:p w14:paraId="6046BC27" w14:textId="77777777" w:rsidR="00660274" w:rsidRPr="000E4BA4" w:rsidRDefault="00660274" w:rsidP="00660274">
            <w:pPr>
              <w:jc w:val="both"/>
              <w:rPr>
                <w:sz w:val="18"/>
              </w:rPr>
            </w:pPr>
            <w:r w:rsidRPr="000E4BA4">
              <w:rPr>
                <w:sz w:val="18"/>
              </w:rPr>
              <w:t>2. tiskoviny a reklamní materiál,</w:t>
            </w:r>
          </w:p>
          <w:p w14:paraId="4CFDD45D" w14:textId="074D5474" w:rsidR="00660274" w:rsidRPr="00CA6B2B" w:rsidRDefault="00660274" w:rsidP="00660274">
            <w:pPr>
              <w:jc w:val="both"/>
              <w:rPr>
                <w:sz w:val="18"/>
              </w:rPr>
            </w:pPr>
            <w:r w:rsidRPr="000E4BA4">
              <w:rPr>
                <w:sz w:val="18"/>
              </w:rPr>
              <w:t>3. zboží používané nebo spotřebované v průběhu výstavy nebo podobné události,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C8C0E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9C9AC8" w14:textId="77777777" w:rsidR="00660274" w:rsidRDefault="00660274" w:rsidP="00660274">
            <w:pPr>
              <w:rPr>
                <w:sz w:val="18"/>
              </w:rPr>
            </w:pPr>
            <w:r>
              <w:rPr>
                <w:sz w:val="18"/>
              </w:rPr>
              <w:t>1</w:t>
            </w:r>
          </w:p>
        </w:tc>
      </w:tr>
      <w:tr w:rsidR="00660274" w14:paraId="4C88E85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4F0FD54" w14:textId="77777777" w:rsidR="00660274" w:rsidRDefault="00660274" w:rsidP="00660274">
            <w:pPr>
              <w:rPr>
                <w:sz w:val="18"/>
                <w:szCs w:val="18"/>
              </w:rPr>
            </w:pPr>
            <w:r w:rsidRPr="00162B97">
              <w:rPr>
                <w:sz w:val="18"/>
                <w:szCs w:val="18"/>
              </w:rPr>
              <w:t>Článek 6</w:t>
            </w:r>
            <w:r>
              <w:rPr>
                <w:sz w:val="18"/>
                <w:szCs w:val="18"/>
              </w:rPr>
              <w:t>5</w:t>
            </w:r>
          </w:p>
          <w:p w14:paraId="6C336976"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B61CDEE" w14:textId="77777777" w:rsidR="00660274" w:rsidRPr="00650B5B" w:rsidRDefault="00660274" w:rsidP="00660274">
            <w:pPr>
              <w:ind w:right="72"/>
              <w:jc w:val="both"/>
              <w:rPr>
                <w:sz w:val="18"/>
                <w:szCs w:val="18"/>
              </w:rPr>
            </w:pPr>
            <w:r w:rsidRPr="00650B5B">
              <w:rPr>
                <w:sz w:val="18"/>
                <w:szCs w:val="18"/>
              </w:rPr>
              <w:t>1. Reklamní tiskoviny jsou osvobozeny od daně, jestliže</w:t>
            </w:r>
          </w:p>
          <w:p w14:paraId="4225D2E4" w14:textId="77777777" w:rsidR="00660274" w:rsidRPr="00650B5B" w:rsidRDefault="00660274" w:rsidP="00660274">
            <w:pPr>
              <w:ind w:right="72"/>
              <w:jc w:val="both"/>
              <w:rPr>
                <w:sz w:val="18"/>
                <w:szCs w:val="18"/>
              </w:rPr>
            </w:pPr>
            <w:r w:rsidRPr="00650B5B">
              <w:rPr>
                <w:sz w:val="18"/>
                <w:szCs w:val="18"/>
              </w:rPr>
              <w:t>a) na tiskovině je zřetelně uveden název podniku, který zboží vyrábí, prodává nebo pronajímá nebo který nabízí služby uvedené v tiskovině;</w:t>
            </w:r>
          </w:p>
          <w:p w14:paraId="40184DD8" w14:textId="77777777" w:rsidR="00660274" w:rsidRPr="00650B5B" w:rsidRDefault="00660274" w:rsidP="00660274">
            <w:pPr>
              <w:ind w:right="72"/>
              <w:jc w:val="both"/>
              <w:rPr>
                <w:sz w:val="18"/>
                <w:szCs w:val="18"/>
              </w:rPr>
            </w:pPr>
            <w:r w:rsidRPr="00650B5B">
              <w:rPr>
                <w:sz w:val="18"/>
                <w:szCs w:val="18"/>
              </w:rPr>
              <w:t>b) každá zásilka obsahuje jen jednu tiskovinu nebo jeden výtisk každé tiskoviny, sestává-li z více tiskovin;</w:t>
            </w:r>
          </w:p>
          <w:p w14:paraId="7F6F2936" w14:textId="77777777" w:rsidR="00660274" w:rsidRPr="00650B5B" w:rsidRDefault="00660274" w:rsidP="00660274">
            <w:pPr>
              <w:ind w:right="72"/>
              <w:jc w:val="both"/>
              <w:rPr>
                <w:sz w:val="18"/>
                <w:szCs w:val="18"/>
              </w:rPr>
            </w:pPr>
            <w:r w:rsidRPr="00650B5B">
              <w:rPr>
                <w:sz w:val="18"/>
                <w:szCs w:val="18"/>
              </w:rPr>
              <w:t>c) tiskoviny nejsou součástí sdružených zásilek odesílaných jedním odesílatelem jednomu příjemci.</w:t>
            </w:r>
          </w:p>
          <w:p w14:paraId="668D0356" w14:textId="77777777" w:rsidR="00660274" w:rsidRDefault="00660274" w:rsidP="00660274">
            <w:pPr>
              <w:jc w:val="both"/>
              <w:rPr>
                <w:sz w:val="18"/>
              </w:rPr>
            </w:pPr>
            <w:r w:rsidRPr="00650B5B">
              <w:rPr>
                <w:sz w:val="18"/>
                <w:szCs w:val="18"/>
              </w:rPr>
              <w:t>2. Odchylně od odst. 1 písm. b) mohou být zásilky obsahující více výtisků jedné tiskoviny osvobozeny od daně, nepřesahuje-li jejich celková hrubá hmotnost 1 kilogram.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AC5EADC" w14:textId="70E0C64D"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CFD3FD"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1045120" w14:textId="329BAB36"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DA905A8" w14:textId="77777777" w:rsidR="00660274" w:rsidRPr="000E4BA4" w:rsidRDefault="00660274" w:rsidP="00660274">
            <w:pPr>
              <w:jc w:val="both"/>
              <w:rPr>
                <w:sz w:val="18"/>
              </w:rPr>
            </w:pPr>
            <w:r w:rsidRPr="000E4BA4">
              <w:rPr>
                <w:sz w:val="18"/>
              </w:rPr>
              <w:t>h) zboží dovážené k podpoře obchodní činnosti,</w:t>
            </w:r>
          </w:p>
          <w:p w14:paraId="284AA705" w14:textId="77777777" w:rsidR="00660274" w:rsidRPr="000E4BA4" w:rsidRDefault="00660274" w:rsidP="00660274">
            <w:pPr>
              <w:jc w:val="both"/>
              <w:rPr>
                <w:sz w:val="18"/>
              </w:rPr>
            </w:pPr>
            <w:r w:rsidRPr="000E4BA4">
              <w:rPr>
                <w:sz w:val="18"/>
              </w:rPr>
              <w:t>1. vzorky zboží nepatrné hodnoty,</w:t>
            </w:r>
          </w:p>
          <w:p w14:paraId="52F62C01" w14:textId="77777777" w:rsidR="00660274" w:rsidRPr="000E4BA4" w:rsidRDefault="00660274" w:rsidP="00660274">
            <w:pPr>
              <w:jc w:val="both"/>
              <w:rPr>
                <w:sz w:val="18"/>
              </w:rPr>
            </w:pPr>
            <w:r w:rsidRPr="000E4BA4">
              <w:rPr>
                <w:sz w:val="18"/>
              </w:rPr>
              <w:t>2. tiskoviny a reklamní materiál,</w:t>
            </w:r>
          </w:p>
          <w:p w14:paraId="4902FD40" w14:textId="77777777" w:rsidR="00660274" w:rsidRPr="000E4BA4" w:rsidRDefault="00660274" w:rsidP="00660274">
            <w:pPr>
              <w:jc w:val="both"/>
              <w:rPr>
                <w:sz w:val="18"/>
              </w:rPr>
            </w:pPr>
            <w:r w:rsidRPr="000E4BA4">
              <w:rPr>
                <w:sz w:val="18"/>
              </w:rPr>
              <w:t>3. zboží používané nebo spotřebované v průběhu výstavy nebo podobné události,</w:t>
            </w:r>
          </w:p>
          <w:p w14:paraId="12BA66C1"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4C02D"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D2B75" w14:textId="77777777" w:rsidR="00660274" w:rsidRDefault="00660274" w:rsidP="00660274">
            <w:pPr>
              <w:rPr>
                <w:sz w:val="18"/>
              </w:rPr>
            </w:pPr>
            <w:r>
              <w:rPr>
                <w:sz w:val="18"/>
              </w:rPr>
              <w:t>1</w:t>
            </w:r>
          </w:p>
        </w:tc>
      </w:tr>
      <w:tr w:rsidR="00660274" w14:paraId="6FF9D74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B4549D6" w14:textId="77777777" w:rsidR="00660274" w:rsidRDefault="00660274" w:rsidP="00660274">
            <w:pPr>
              <w:rPr>
                <w:sz w:val="18"/>
              </w:rPr>
            </w:pPr>
            <w:r w:rsidRPr="00162B97">
              <w:rPr>
                <w:sz w:val="18"/>
                <w:szCs w:val="18"/>
              </w:rPr>
              <w:t>Článek 66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C2E6B7C" w14:textId="77777777" w:rsidR="00660274" w:rsidRDefault="00660274" w:rsidP="00660274">
            <w:pPr>
              <w:jc w:val="both"/>
              <w:rPr>
                <w:sz w:val="18"/>
              </w:rPr>
            </w:pPr>
            <w:r w:rsidRPr="00162B97">
              <w:rPr>
                <w:sz w:val="18"/>
                <w:szCs w:val="18"/>
              </w:rPr>
              <w:t>Od daně jsou osvobozeny reklamní předměty bez vlastní obchodní hodnoty, které zasílají dodavatelé zdarma svým zákazníkům a které nejsou kromě své reklamní funkce použitelné k žádným jiným účelům.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BDE5E98" w14:textId="7A2472C7"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DFD273"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1994877" w14:textId="438A970B"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07DCA09" w14:textId="77777777" w:rsidR="00660274" w:rsidRPr="000E4BA4" w:rsidRDefault="00660274" w:rsidP="00660274">
            <w:pPr>
              <w:jc w:val="both"/>
              <w:rPr>
                <w:sz w:val="18"/>
              </w:rPr>
            </w:pPr>
            <w:r w:rsidRPr="000E4BA4">
              <w:rPr>
                <w:sz w:val="18"/>
              </w:rPr>
              <w:t>h) zboží dovážené k podpoře obchodní činnosti,</w:t>
            </w:r>
          </w:p>
          <w:p w14:paraId="44BC75B7" w14:textId="77777777" w:rsidR="00660274" w:rsidRPr="000E4BA4" w:rsidRDefault="00660274" w:rsidP="00660274">
            <w:pPr>
              <w:jc w:val="both"/>
              <w:rPr>
                <w:sz w:val="18"/>
              </w:rPr>
            </w:pPr>
            <w:r w:rsidRPr="000E4BA4">
              <w:rPr>
                <w:sz w:val="18"/>
              </w:rPr>
              <w:t>1. vzorky zboží nepatrné hodnoty,</w:t>
            </w:r>
          </w:p>
          <w:p w14:paraId="0CFCBB09" w14:textId="77777777" w:rsidR="00660274" w:rsidRPr="000E4BA4" w:rsidRDefault="00660274" w:rsidP="00660274">
            <w:pPr>
              <w:jc w:val="both"/>
              <w:rPr>
                <w:sz w:val="18"/>
              </w:rPr>
            </w:pPr>
            <w:r w:rsidRPr="000E4BA4">
              <w:rPr>
                <w:sz w:val="18"/>
              </w:rPr>
              <w:t>2. tiskoviny a reklamní materiál,</w:t>
            </w:r>
          </w:p>
          <w:p w14:paraId="5286C030" w14:textId="15FDE979" w:rsidR="00660274" w:rsidRPr="00CA6B2B" w:rsidRDefault="00660274" w:rsidP="00660274">
            <w:pPr>
              <w:jc w:val="both"/>
              <w:rPr>
                <w:sz w:val="18"/>
              </w:rPr>
            </w:pPr>
            <w:r w:rsidRPr="000E4BA4">
              <w:rPr>
                <w:sz w:val="18"/>
              </w:rPr>
              <w:t>3. zboží používané nebo spotřebované v průběhu výstavy nebo podobné události,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87CEF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B0E20" w14:textId="77777777" w:rsidR="00660274" w:rsidRDefault="00660274" w:rsidP="00660274">
            <w:pPr>
              <w:rPr>
                <w:sz w:val="18"/>
              </w:rPr>
            </w:pPr>
            <w:r>
              <w:rPr>
                <w:sz w:val="18"/>
              </w:rPr>
              <w:t>1</w:t>
            </w:r>
          </w:p>
        </w:tc>
      </w:tr>
      <w:tr w:rsidR="00660274" w14:paraId="5DF6C96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129CD90" w14:textId="19ABC1DC" w:rsidR="00660274" w:rsidRDefault="00660274" w:rsidP="00660274">
            <w:pPr>
              <w:rPr>
                <w:sz w:val="18"/>
              </w:rPr>
            </w:pPr>
            <w:r w:rsidRPr="00162B97">
              <w:rPr>
                <w:sz w:val="18"/>
                <w:szCs w:val="18"/>
              </w:rPr>
              <w:t>Článek 6</w:t>
            </w:r>
            <w:r>
              <w:rPr>
                <w:sz w:val="18"/>
                <w:szCs w:val="18"/>
              </w:rPr>
              <w:t>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BBFCBCD" w14:textId="77777777" w:rsidR="00660274" w:rsidRPr="00650B5B" w:rsidRDefault="00660274" w:rsidP="00660274">
            <w:pPr>
              <w:ind w:right="72"/>
              <w:jc w:val="both"/>
              <w:rPr>
                <w:sz w:val="18"/>
                <w:szCs w:val="18"/>
              </w:rPr>
            </w:pPr>
            <w:r w:rsidRPr="00650B5B">
              <w:rPr>
                <w:sz w:val="18"/>
                <w:szCs w:val="18"/>
              </w:rPr>
              <w:t>1. Za podmínek stanovených v článcích 68, 69, 70 a 71 jsou od daně osvobozeny</w:t>
            </w:r>
          </w:p>
          <w:p w14:paraId="67FA640B" w14:textId="77777777" w:rsidR="00660274" w:rsidRPr="00650B5B" w:rsidRDefault="00660274" w:rsidP="00660274">
            <w:pPr>
              <w:ind w:right="72"/>
              <w:jc w:val="both"/>
              <w:rPr>
                <w:sz w:val="18"/>
                <w:szCs w:val="18"/>
              </w:rPr>
            </w:pPr>
            <w:r w:rsidRPr="00650B5B">
              <w:rPr>
                <w:sz w:val="18"/>
                <w:szCs w:val="18"/>
              </w:rPr>
              <w:t>a) malé vzorky zboží, které jsou určeny k použití na výstavě nebo podobné události;</w:t>
            </w:r>
          </w:p>
          <w:p w14:paraId="0BDCDB68" w14:textId="77777777" w:rsidR="00660274" w:rsidRPr="00650B5B" w:rsidRDefault="00660274" w:rsidP="00660274">
            <w:pPr>
              <w:ind w:right="72"/>
              <w:jc w:val="both"/>
              <w:rPr>
                <w:sz w:val="18"/>
                <w:szCs w:val="18"/>
              </w:rPr>
            </w:pPr>
            <w:r w:rsidRPr="00650B5B">
              <w:rPr>
                <w:sz w:val="18"/>
                <w:szCs w:val="18"/>
              </w:rPr>
              <w:t>b) zboží, které je dováženo výhradně ke svému předvedení nebo k předvedení strojů a přístrojů na výstavě nebo podobné události;</w:t>
            </w:r>
          </w:p>
          <w:p w14:paraId="32D9DD5A" w14:textId="77777777" w:rsidR="00660274" w:rsidRPr="00650B5B" w:rsidRDefault="00660274" w:rsidP="00660274">
            <w:pPr>
              <w:ind w:right="72"/>
              <w:jc w:val="both"/>
              <w:rPr>
                <w:sz w:val="18"/>
                <w:szCs w:val="18"/>
              </w:rPr>
            </w:pPr>
            <w:r w:rsidRPr="00650B5B">
              <w:rPr>
                <w:sz w:val="18"/>
                <w:szCs w:val="18"/>
              </w:rPr>
              <w:t>c) různé pracovní materiály nízké hodnoty, jako barvy, laky, tapety apod., které slouží ke stavbě, zařízení a výzdobě dočasných stánků na výstavě nebo podobné události a které budou použitím znehodnoceny;</w:t>
            </w:r>
          </w:p>
          <w:p w14:paraId="6B0DA4DA" w14:textId="77777777" w:rsidR="00660274" w:rsidRPr="00650B5B" w:rsidRDefault="00660274" w:rsidP="00660274">
            <w:pPr>
              <w:ind w:right="72"/>
              <w:jc w:val="both"/>
              <w:rPr>
                <w:sz w:val="18"/>
                <w:szCs w:val="18"/>
              </w:rPr>
            </w:pPr>
            <w:r w:rsidRPr="00650B5B">
              <w:rPr>
                <w:sz w:val="18"/>
                <w:szCs w:val="18"/>
              </w:rPr>
              <w:t>d) tiskoviny, katalogy, obchodní prospekty, ceníky, reklamní plakáty, obrazové a jiné kalendáře, nezarámované fotografie a jiné předměty bezplatně dodané k reklamním účelům ke zboží, které má být předváděno na výstavě nebo podobné události.</w:t>
            </w:r>
          </w:p>
          <w:p w14:paraId="057A3343" w14:textId="77777777" w:rsidR="00660274" w:rsidRPr="00650B5B" w:rsidRDefault="00660274" w:rsidP="00660274">
            <w:pPr>
              <w:ind w:right="72"/>
              <w:jc w:val="both"/>
              <w:rPr>
                <w:sz w:val="18"/>
                <w:szCs w:val="18"/>
              </w:rPr>
            </w:pPr>
            <w:r w:rsidRPr="00650B5B">
              <w:rPr>
                <w:sz w:val="18"/>
                <w:szCs w:val="18"/>
              </w:rPr>
              <w:t>2. Pro účely odstavce 1 se "výstavou nebo podobnou událostí" rozumějí</w:t>
            </w:r>
          </w:p>
          <w:p w14:paraId="3C0D52C1" w14:textId="77777777" w:rsidR="00660274" w:rsidRPr="00650B5B" w:rsidRDefault="00660274" w:rsidP="00660274">
            <w:pPr>
              <w:ind w:right="72"/>
              <w:jc w:val="both"/>
              <w:rPr>
                <w:sz w:val="18"/>
                <w:szCs w:val="18"/>
              </w:rPr>
            </w:pPr>
            <w:r w:rsidRPr="00650B5B">
              <w:rPr>
                <w:sz w:val="18"/>
                <w:szCs w:val="18"/>
              </w:rPr>
              <w:t>a) výstavy, veletrhy, salony a podobné události obchodní, průmyslové, zemědělské a řemeslné;</w:t>
            </w:r>
          </w:p>
          <w:p w14:paraId="662C7F8A" w14:textId="77777777" w:rsidR="00660274" w:rsidRPr="00650B5B" w:rsidRDefault="00660274" w:rsidP="00660274">
            <w:pPr>
              <w:ind w:right="72"/>
              <w:jc w:val="both"/>
              <w:rPr>
                <w:sz w:val="18"/>
                <w:szCs w:val="18"/>
              </w:rPr>
            </w:pPr>
            <w:r w:rsidRPr="00650B5B">
              <w:rPr>
                <w:sz w:val="18"/>
                <w:szCs w:val="18"/>
              </w:rPr>
              <w:t>b) výstavy nebo události, které jsou pořádány zejména k dobročinným účelům;</w:t>
            </w:r>
          </w:p>
          <w:p w14:paraId="5425D1A2" w14:textId="77777777" w:rsidR="00660274" w:rsidRPr="00650B5B" w:rsidRDefault="00660274" w:rsidP="00660274">
            <w:pPr>
              <w:ind w:right="72"/>
              <w:jc w:val="both"/>
              <w:rPr>
                <w:sz w:val="18"/>
                <w:szCs w:val="18"/>
              </w:rPr>
            </w:pPr>
            <w:r w:rsidRPr="00650B5B">
              <w:rPr>
                <w:sz w:val="18"/>
                <w:szCs w:val="18"/>
              </w:rPr>
              <w:t>c) výstavy nebo události, které jsou pořádány zejména k podpoře vědy, techniky, řemesel, umění, vzdělání, kultury, sportu, náboženství, bohoslužeb, odborového hnutí, cestovního ruchu nebo porozumění mezi národy;</w:t>
            </w:r>
          </w:p>
          <w:p w14:paraId="49E82165" w14:textId="77777777" w:rsidR="00660274" w:rsidRPr="00650B5B" w:rsidRDefault="00660274" w:rsidP="00660274">
            <w:pPr>
              <w:ind w:right="72"/>
              <w:jc w:val="both"/>
              <w:rPr>
                <w:sz w:val="18"/>
                <w:szCs w:val="18"/>
              </w:rPr>
            </w:pPr>
            <w:r w:rsidRPr="00650B5B">
              <w:rPr>
                <w:sz w:val="18"/>
                <w:szCs w:val="18"/>
              </w:rPr>
              <w:t>d) setkání zástupců mezinárodních organizací nebo svazů;</w:t>
            </w:r>
          </w:p>
          <w:p w14:paraId="69560EF5" w14:textId="77777777" w:rsidR="00660274" w:rsidRPr="00650B5B" w:rsidRDefault="00660274" w:rsidP="00660274">
            <w:pPr>
              <w:ind w:right="72"/>
              <w:jc w:val="both"/>
              <w:rPr>
                <w:sz w:val="18"/>
                <w:szCs w:val="18"/>
              </w:rPr>
            </w:pPr>
            <w:r w:rsidRPr="00650B5B">
              <w:rPr>
                <w:sz w:val="18"/>
                <w:szCs w:val="18"/>
              </w:rPr>
              <w:t>e) oficiální oslavy nebo vzpomínková setkání.</w:t>
            </w:r>
          </w:p>
          <w:p w14:paraId="2588C318" w14:textId="77777777" w:rsidR="00660274" w:rsidRDefault="00660274" w:rsidP="00660274">
            <w:pPr>
              <w:jc w:val="both"/>
              <w:rPr>
                <w:sz w:val="18"/>
              </w:rPr>
            </w:pPr>
            <w:r w:rsidRPr="00650B5B">
              <w:rPr>
                <w:sz w:val="18"/>
                <w:szCs w:val="18"/>
              </w:rPr>
              <w:t>Tato definice však nezahrnuje výstavy pořádané soukromě v prodejnách nebo obchodních prostorách s úmyslem prodat zboží.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AB12D63" w14:textId="1E094E4A"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6F53F"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39B5A43" w14:textId="612A304B"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9E29728" w14:textId="77777777" w:rsidR="00660274" w:rsidRPr="000E4BA4" w:rsidRDefault="00660274" w:rsidP="00660274">
            <w:pPr>
              <w:jc w:val="both"/>
              <w:rPr>
                <w:sz w:val="18"/>
              </w:rPr>
            </w:pPr>
            <w:r w:rsidRPr="000E4BA4">
              <w:rPr>
                <w:sz w:val="18"/>
              </w:rPr>
              <w:t>h) zboží dovážené k podpoře obchodní činnosti,</w:t>
            </w:r>
          </w:p>
          <w:p w14:paraId="54CD92B3" w14:textId="77777777" w:rsidR="00660274" w:rsidRPr="000E4BA4" w:rsidRDefault="00660274" w:rsidP="00660274">
            <w:pPr>
              <w:jc w:val="both"/>
              <w:rPr>
                <w:sz w:val="18"/>
              </w:rPr>
            </w:pPr>
            <w:r w:rsidRPr="000E4BA4">
              <w:rPr>
                <w:sz w:val="18"/>
              </w:rPr>
              <w:t>1. vzorky zboží nepatrné hodnoty,</w:t>
            </w:r>
          </w:p>
          <w:p w14:paraId="6D81CD91" w14:textId="77777777" w:rsidR="00660274" w:rsidRPr="000E4BA4" w:rsidRDefault="00660274" w:rsidP="00660274">
            <w:pPr>
              <w:jc w:val="both"/>
              <w:rPr>
                <w:sz w:val="18"/>
              </w:rPr>
            </w:pPr>
            <w:r w:rsidRPr="000E4BA4">
              <w:rPr>
                <w:sz w:val="18"/>
              </w:rPr>
              <w:t>2. tiskoviny a reklamní materiál,</w:t>
            </w:r>
          </w:p>
          <w:p w14:paraId="27B82D23" w14:textId="77777777" w:rsidR="00660274" w:rsidRPr="000E4BA4" w:rsidRDefault="00660274" w:rsidP="00660274">
            <w:pPr>
              <w:jc w:val="both"/>
              <w:rPr>
                <w:sz w:val="18"/>
              </w:rPr>
            </w:pPr>
            <w:r w:rsidRPr="000E4BA4">
              <w:rPr>
                <w:sz w:val="18"/>
              </w:rPr>
              <w:t>3. zboží používané nebo spotřebované v průběhu výstavy nebo podobné události,</w:t>
            </w:r>
          </w:p>
          <w:p w14:paraId="5FA85C1F"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E30B3E"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333EA4" w14:textId="77777777" w:rsidR="00660274" w:rsidRDefault="00660274" w:rsidP="00660274">
            <w:pPr>
              <w:rPr>
                <w:sz w:val="18"/>
              </w:rPr>
            </w:pPr>
            <w:r>
              <w:rPr>
                <w:sz w:val="18"/>
              </w:rPr>
              <w:t>1</w:t>
            </w:r>
          </w:p>
        </w:tc>
      </w:tr>
      <w:tr w:rsidR="00660274" w14:paraId="338A6B0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F988A18" w14:textId="77777777" w:rsidR="00660274" w:rsidRDefault="00660274" w:rsidP="00660274">
            <w:pPr>
              <w:rPr>
                <w:sz w:val="18"/>
              </w:rPr>
            </w:pPr>
            <w:r w:rsidRPr="00162B97">
              <w:rPr>
                <w:sz w:val="18"/>
                <w:szCs w:val="18"/>
              </w:rPr>
              <w:t>Článek 68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9F69E38" w14:textId="77777777" w:rsidR="00660274" w:rsidRPr="00162B97" w:rsidRDefault="00660274" w:rsidP="00660274">
            <w:pPr>
              <w:ind w:right="72"/>
              <w:jc w:val="both"/>
              <w:rPr>
                <w:sz w:val="18"/>
                <w:szCs w:val="18"/>
              </w:rPr>
            </w:pPr>
            <w:r w:rsidRPr="00162B97">
              <w:rPr>
                <w:sz w:val="18"/>
                <w:szCs w:val="18"/>
              </w:rPr>
              <w:t>Vzorky uvedené v čl. 67 odst. 1 písm. a) jsou osvobozeny od daně, jestliže</w:t>
            </w:r>
          </w:p>
          <w:p w14:paraId="0520D2F1" w14:textId="77777777" w:rsidR="00660274" w:rsidRPr="00162B97" w:rsidRDefault="00660274" w:rsidP="00660274">
            <w:pPr>
              <w:ind w:right="72"/>
              <w:jc w:val="both"/>
              <w:rPr>
                <w:sz w:val="18"/>
                <w:szCs w:val="18"/>
              </w:rPr>
            </w:pPr>
            <w:r w:rsidRPr="00162B97">
              <w:rPr>
                <w:sz w:val="18"/>
                <w:szCs w:val="18"/>
              </w:rPr>
              <w:t>a) jsou dováženy bezplatně jako hotové vzorky nebo jsou na výstavě nebo podobné události zhotoveny z dovezeného volně loženého zboží;</w:t>
            </w:r>
          </w:p>
          <w:p w14:paraId="5749201F" w14:textId="77777777" w:rsidR="00660274" w:rsidRPr="00162B97" w:rsidRDefault="00660274" w:rsidP="00660274">
            <w:pPr>
              <w:ind w:right="72"/>
              <w:jc w:val="both"/>
              <w:rPr>
                <w:sz w:val="18"/>
                <w:szCs w:val="18"/>
              </w:rPr>
            </w:pPr>
            <w:r w:rsidRPr="00162B97">
              <w:rPr>
                <w:sz w:val="18"/>
                <w:szCs w:val="18"/>
              </w:rPr>
              <w:t>b) slouží výhradně k tomu, aby byly návštěvníkům během výstavy nebo podobné události bezplatně rozdávány k použití nebo ke spotřebě;</w:t>
            </w:r>
          </w:p>
          <w:p w14:paraId="2B62246C" w14:textId="77777777" w:rsidR="00660274" w:rsidRPr="00162B97" w:rsidRDefault="00660274" w:rsidP="00660274">
            <w:pPr>
              <w:ind w:right="72"/>
              <w:jc w:val="both"/>
              <w:rPr>
                <w:sz w:val="18"/>
                <w:szCs w:val="18"/>
              </w:rPr>
            </w:pPr>
            <w:r w:rsidRPr="00162B97">
              <w:rPr>
                <w:sz w:val="18"/>
                <w:szCs w:val="18"/>
              </w:rPr>
              <w:t>c) lze je rozeznat jako propagační vzorky nízké jednotkové hodnoty;</w:t>
            </w:r>
          </w:p>
          <w:p w14:paraId="6F1C10EF" w14:textId="77777777" w:rsidR="00660274" w:rsidRPr="00162B97" w:rsidRDefault="00660274" w:rsidP="00660274">
            <w:pPr>
              <w:ind w:right="72"/>
              <w:jc w:val="both"/>
              <w:rPr>
                <w:sz w:val="18"/>
                <w:szCs w:val="18"/>
              </w:rPr>
            </w:pPr>
            <w:r w:rsidRPr="00162B97">
              <w:rPr>
                <w:sz w:val="18"/>
                <w:szCs w:val="18"/>
              </w:rPr>
              <w:t>d) nejsou způsobilé k prodeji a jsou případně nabízeny v obalech obsahujících menší množství, než je nejmenší množství téhož zboží skutečně prodávané na trhu;</w:t>
            </w:r>
          </w:p>
          <w:p w14:paraId="22C28887" w14:textId="77777777" w:rsidR="00660274" w:rsidRPr="00162B97" w:rsidRDefault="00660274" w:rsidP="00660274">
            <w:pPr>
              <w:ind w:right="72"/>
              <w:jc w:val="both"/>
              <w:rPr>
                <w:sz w:val="18"/>
                <w:szCs w:val="18"/>
              </w:rPr>
            </w:pPr>
            <w:r w:rsidRPr="00162B97">
              <w:rPr>
                <w:sz w:val="18"/>
                <w:szCs w:val="18"/>
              </w:rPr>
              <w:t>e) jde-li o potraviny a nápoje, které nejsou nabízeny podle písmene d), jsou při výstavě nebo podobné události na místě snědeny nebo vypity;</w:t>
            </w:r>
          </w:p>
          <w:p w14:paraId="1BFC6582" w14:textId="77777777" w:rsidR="00660274" w:rsidRDefault="00660274" w:rsidP="00660274">
            <w:pPr>
              <w:jc w:val="both"/>
              <w:rPr>
                <w:sz w:val="18"/>
              </w:rPr>
            </w:pPr>
            <w:r w:rsidRPr="00162B97">
              <w:rPr>
                <w:sz w:val="18"/>
                <w:szCs w:val="18"/>
              </w:rPr>
              <w:t>f) svou celkovou hodnotou a množstvím odpovídají povaze výstavy nebo podobné události, počtu návštěvníků a rozsahu účasti vystavovatele</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CCEE420" w14:textId="660D32CA"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12666E"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4F07CC1" w14:textId="4065D945"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38EEB614" w14:textId="77777777" w:rsidR="00660274" w:rsidRPr="000E4BA4" w:rsidRDefault="00660274" w:rsidP="00660274">
            <w:pPr>
              <w:jc w:val="both"/>
              <w:rPr>
                <w:sz w:val="18"/>
              </w:rPr>
            </w:pPr>
            <w:r w:rsidRPr="000E4BA4">
              <w:rPr>
                <w:sz w:val="18"/>
              </w:rPr>
              <w:t>h) zboží dovážené k podpoře obchodní činnosti,</w:t>
            </w:r>
          </w:p>
          <w:p w14:paraId="38CBFF6C" w14:textId="77777777" w:rsidR="00660274" w:rsidRPr="000E4BA4" w:rsidRDefault="00660274" w:rsidP="00660274">
            <w:pPr>
              <w:jc w:val="both"/>
              <w:rPr>
                <w:sz w:val="18"/>
              </w:rPr>
            </w:pPr>
            <w:r w:rsidRPr="000E4BA4">
              <w:rPr>
                <w:sz w:val="18"/>
              </w:rPr>
              <w:t>1. vzorky zboží nepatrné hodnoty,</w:t>
            </w:r>
          </w:p>
          <w:p w14:paraId="0512AA21" w14:textId="77777777" w:rsidR="00660274" w:rsidRPr="000E4BA4" w:rsidRDefault="00660274" w:rsidP="00660274">
            <w:pPr>
              <w:jc w:val="both"/>
              <w:rPr>
                <w:sz w:val="18"/>
              </w:rPr>
            </w:pPr>
            <w:r w:rsidRPr="000E4BA4">
              <w:rPr>
                <w:sz w:val="18"/>
              </w:rPr>
              <w:t>2. tiskoviny a reklamní materiál,</w:t>
            </w:r>
          </w:p>
          <w:p w14:paraId="381569F0" w14:textId="77777777" w:rsidR="00660274" w:rsidRPr="000E4BA4" w:rsidRDefault="00660274" w:rsidP="00660274">
            <w:pPr>
              <w:jc w:val="both"/>
              <w:rPr>
                <w:sz w:val="18"/>
              </w:rPr>
            </w:pPr>
            <w:r w:rsidRPr="000E4BA4">
              <w:rPr>
                <w:sz w:val="18"/>
              </w:rPr>
              <w:t>3. zboží používané nebo spotřebované v průběhu výstavy nebo podobné události,</w:t>
            </w:r>
          </w:p>
          <w:p w14:paraId="288DEDA3" w14:textId="77777777" w:rsidR="00660274" w:rsidRPr="00CA6B2B" w:rsidRDefault="00660274" w:rsidP="00660274">
            <w:pPr>
              <w:jc w:val="both"/>
              <w:rPr>
                <w:sz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E24AB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588F9D" w14:textId="77777777" w:rsidR="00660274" w:rsidRDefault="00660274" w:rsidP="00660274">
            <w:pPr>
              <w:rPr>
                <w:sz w:val="18"/>
              </w:rPr>
            </w:pPr>
            <w:r>
              <w:rPr>
                <w:sz w:val="18"/>
              </w:rPr>
              <w:t>1</w:t>
            </w:r>
          </w:p>
        </w:tc>
      </w:tr>
      <w:tr w:rsidR="00660274" w14:paraId="6EA19612"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038C215" w14:textId="77777777" w:rsidR="00660274" w:rsidRDefault="00660274" w:rsidP="00660274">
            <w:pPr>
              <w:rPr>
                <w:sz w:val="18"/>
              </w:rPr>
            </w:pPr>
            <w:r w:rsidRPr="00162B97">
              <w:rPr>
                <w:sz w:val="18"/>
                <w:szCs w:val="18"/>
              </w:rPr>
              <w:t>Článek 69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C7A97F6" w14:textId="77777777" w:rsidR="00660274" w:rsidRPr="00162B97" w:rsidRDefault="00660274" w:rsidP="00660274">
            <w:pPr>
              <w:ind w:right="72"/>
              <w:jc w:val="both"/>
              <w:rPr>
                <w:sz w:val="18"/>
                <w:szCs w:val="18"/>
              </w:rPr>
            </w:pPr>
            <w:r w:rsidRPr="00162B97">
              <w:rPr>
                <w:sz w:val="18"/>
                <w:szCs w:val="18"/>
              </w:rPr>
              <w:t>Zboží uvedené v čl. 67 odst. 1 písm. b) je osvobozeno od daně, jestliže</w:t>
            </w:r>
          </w:p>
          <w:p w14:paraId="0624ADA2" w14:textId="77777777" w:rsidR="00660274" w:rsidRPr="00162B97" w:rsidRDefault="00660274" w:rsidP="00660274">
            <w:pPr>
              <w:ind w:right="72"/>
              <w:jc w:val="both"/>
              <w:rPr>
                <w:sz w:val="18"/>
                <w:szCs w:val="18"/>
              </w:rPr>
            </w:pPr>
            <w:r w:rsidRPr="00162B97">
              <w:rPr>
                <w:sz w:val="18"/>
                <w:szCs w:val="18"/>
              </w:rPr>
              <w:t>a) je při výstavě nebo podobné události spotřebováno nebo zničeno a</w:t>
            </w:r>
          </w:p>
          <w:p w14:paraId="4825DDAB" w14:textId="77777777" w:rsidR="00660274" w:rsidRDefault="00660274" w:rsidP="00660274">
            <w:pPr>
              <w:jc w:val="both"/>
              <w:rPr>
                <w:sz w:val="18"/>
              </w:rPr>
            </w:pPr>
            <w:r w:rsidRPr="00162B97">
              <w:rPr>
                <w:sz w:val="18"/>
                <w:szCs w:val="18"/>
              </w:rPr>
              <w:t>b) celkovou hodnotou a množstvím odpovídá povaze výstavy nebo podobné události, počtu návštěvníků a rozsahu účasti vystavovatele.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FB5BD57" w14:textId="23625B48"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2D92BD"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163384C" w14:textId="67B57E0D"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6739B11" w14:textId="77777777" w:rsidR="00660274" w:rsidRPr="000E4BA4" w:rsidRDefault="00660274" w:rsidP="00660274">
            <w:pPr>
              <w:jc w:val="both"/>
              <w:rPr>
                <w:sz w:val="18"/>
              </w:rPr>
            </w:pPr>
            <w:r w:rsidRPr="000E4BA4">
              <w:rPr>
                <w:sz w:val="18"/>
              </w:rPr>
              <w:t>h) zboží dovážené k podpoře obchodní činnosti,</w:t>
            </w:r>
          </w:p>
          <w:p w14:paraId="5C10C4C0" w14:textId="77777777" w:rsidR="00660274" w:rsidRPr="000E4BA4" w:rsidRDefault="00660274" w:rsidP="00660274">
            <w:pPr>
              <w:jc w:val="both"/>
              <w:rPr>
                <w:sz w:val="18"/>
              </w:rPr>
            </w:pPr>
            <w:r w:rsidRPr="000E4BA4">
              <w:rPr>
                <w:sz w:val="18"/>
              </w:rPr>
              <w:t>1. vzorky zboží nepatrné hodnoty,</w:t>
            </w:r>
          </w:p>
          <w:p w14:paraId="0A58D0F8" w14:textId="77777777" w:rsidR="00660274" w:rsidRPr="000E4BA4" w:rsidRDefault="00660274" w:rsidP="00660274">
            <w:pPr>
              <w:jc w:val="both"/>
              <w:rPr>
                <w:sz w:val="18"/>
              </w:rPr>
            </w:pPr>
            <w:r w:rsidRPr="000E4BA4">
              <w:rPr>
                <w:sz w:val="18"/>
              </w:rPr>
              <w:t>2. tiskoviny a reklamní materiál,</w:t>
            </w:r>
          </w:p>
          <w:p w14:paraId="46D1AF42" w14:textId="413E322E" w:rsidR="00660274" w:rsidRPr="00CA6B2B" w:rsidRDefault="00660274" w:rsidP="00660274">
            <w:pPr>
              <w:jc w:val="both"/>
              <w:rPr>
                <w:sz w:val="18"/>
              </w:rPr>
            </w:pPr>
            <w:r w:rsidRPr="000E4BA4">
              <w:rPr>
                <w:sz w:val="18"/>
              </w:rPr>
              <w:t>3. zboží používané nebo spotřebované v průběhu výstavy nebo podobné události,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3D5E7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5D5C0F" w14:textId="77777777" w:rsidR="00660274" w:rsidRDefault="00660274" w:rsidP="00660274">
            <w:pPr>
              <w:rPr>
                <w:sz w:val="18"/>
              </w:rPr>
            </w:pPr>
            <w:r>
              <w:rPr>
                <w:sz w:val="18"/>
              </w:rPr>
              <w:t>1</w:t>
            </w:r>
          </w:p>
        </w:tc>
      </w:tr>
      <w:tr w:rsidR="00660274" w14:paraId="6EAA939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8071C96" w14:textId="77777777" w:rsidR="00660274" w:rsidRDefault="00660274" w:rsidP="00660274">
            <w:pPr>
              <w:rPr>
                <w:sz w:val="18"/>
              </w:rPr>
            </w:pPr>
            <w:r w:rsidRPr="00162B97">
              <w:rPr>
                <w:sz w:val="18"/>
                <w:szCs w:val="18"/>
              </w:rPr>
              <w:t>Článek 70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3E07DA2" w14:textId="77777777" w:rsidR="00660274" w:rsidRPr="00162B97" w:rsidRDefault="00660274" w:rsidP="00660274">
            <w:pPr>
              <w:ind w:right="72"/>
              <w:jc w:val="both"/>
              <w:rPr>
                <w:sz w:val="18"/>
                <w:szCs w:val="18"/>
              </w:rPr>
            </w:pPr>
            <w:r w:rsidRPr="00162B97">
              <w:rPr>
                <w:sz w:val="18"/>
                <w:szCs w:val="18"/>
              </w:rPr>
              <w:t>Reklamní materiál a propagační předměty uvedené v čl. 67 odst. 1 písm. d) jsou osvobozeny od daně, jestliže</w:t>
            </w:r>
          </w:p>
          <w:p w14:paraId="66409334" w14:textId="77777777" w:rsidR="00660274" w:rsidRPr="00162B97" w:rsidRDefault="00660274" w:rsidP="00660274">
            <w:pPr>
              <w:ind w:right="72"/>
              <w:jc w:val="both"/>
              <w:rPr>
                <w:sz w:val="18"/>
                <w:szCs w:val="18"/>
              </w:rPr>
            </w:pPr>
            <w:r w:rsidRPr="00162B97">
              <w:rPr>
                <w:sz w:val="18"/>
                <w:szCs w:val="18"/>
              </w:rPr>
              <w:t>a) jsou výhradně určeny k bezplatnému rozdávání návštěvníkům během výstavy nebo podobné události;</w:t>
            </w:r>
          </w:p>
          <w:p w14:paraId="565C2C8C" w14:textId="77777777" w:rsidR="00660274" w:rsidRDefault="00660274" w:rsidP="00660274">
            <w:pPr>
              <w:jc w:val="both"/>
              <w:rPr>
                <w:sz w:val="18"/>
              </w:rPr>
            </w:pPr>
            <w:r w:rsidRPr="00162B97">
              <w:rPr>
                <w:sz w:val="18"/>
                <w:szCs w:val="18"/>
              </w:rPr>
              <w:t>b) celkovou hodnotou a množstvím odpovídají povaze výstavy nebo podobné události, počtu návštěvníků a rozsahu účasti vystavovatele.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925DDF6" w14:textId="0F54A237"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C0FDCF"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2D5C711" w14:textId="057A0142"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5E429AFC" w14:textId="77777777" w:rsidR="00660274" w:rsidRPr="000E4BA4" w:rsidRDefault="00660274" w:rsidP="00660274">
            <w:pPr>
              <w:jc w:val="both"/>
              <w:rPr>
                <w:sz w:val="18"/>
              </w:rPr>
            </w:pPr>
            <w:r w:rsidRPr="000E4BA4">
              <w:rPr>
                <w:sz w:val="18"/>
              </w:rPr>
              <w:t>h) zboží dovážené k podpoře obchodní činnosti,</w:t>
            </w:r>
          </w:p>
          <w:p w14:paraId="3C409E26" w14:textId="77777777" w:rsidR="00660274" w:rsidRPr="000E4BA4" w:rsidRDefault="00660274" w:rsidP="00660274">
            <w:pPr>
              <w:jc w:val="both"/>
              <w:rPr>
                <w:sz w:val="18"/>
              </w:rPr>
            </w:pPr>
            <w:r w:rsidRPr="000E4BA4">
              <w:rPr>
                <w:sz w:val="18"/>
              </w:rPr>
              <w:t>1. vzorky zboží nepatrné hodnoty,</w:t>
            </w:r>
          </w:p>
          <w:p w14:paraId="15FFF82A" w14:textId="77777777" w:rsidR="00660274" w:rsidRPr="000E4BA4" w:rsidRDefault="00660274" w:rsidP="00660274">
            <w:pPr>
              <w:jc w:val="both"/>
              <w:rPr>
                <w:sz w:val="18"/>
              </w:rPr>
            </w:pPr>
            <w:r w:rsidRPr="000E4BA4">
              <w:rPr>
                <w:sz w:val="18"/>
              </w:rPr>
              <w:t>2. tiskoviny a reklamní materiál,</w:t>
            </w:r>
          </w:p>
          <w:p w14:paraId="0E3914EA" w14:textId="02939E63" w:rsidR="00660274" w:rsidRPr="00CA6B2B" w:rsidRDefault="00660274" w:rsidP="00660274">
            <w:pPr>
              <w:jc w:val="both"/>
              <w:rPr>
                <w:sz w:val="18"/>
              </w:rPr>
            </w:pPr>
            <w:r w:rsidRPr="000E4BA4">
              <w:rPr>
                <w:sz w:val="18"/>
              </w:rPr>
              <w:t>3. zboží používané nebo spotřebované v průběhu výstavy nebo podobné události,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EE41D7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4B2A82" w14:textId="77777777" w:rsidR="00660274" w:rsidRDefault="00660274" w:rsidP="00660274">
            <w:pPr>
              <w:rPr>
                <w:sz w:val="18"/>
              </w:rPr>
            </w:pPr>
            <w:r>
              <w:rPr>
                <w:sz w:val="18"/>
              </w:rPr>
              <w:t>1</w:t>
            </w:r>
          </w:p>
        </w:tc>
      </w:tr>
      <w:tr w:rsidR="00660274" w14:paraId="52C69AA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0EDFECD" w14:textId="77777777" w:rsidR="00660274" w:rsidRDefault="00660274" w:rsidP="00660274">
            <w:pPr>
              <w:rPr>
                <w:sz w:val="18"/>
              </w:rPr>
            </w:pPr>
            <w:r w:rsidRPr="00162B97">
              <w:rPr>
                <w:sz w:val="18"/>
                <w:szCs w:val="18"/>
              </w:rPr>
              <w:t>Článek 71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554AF40" w14:textId="77777777" w:rsidR="00660274" w:rsidRPr="00162B97" w:rsidRDefault="00660274" w:rsidP="00660274">
            <w:pPr>
              <w:ind w:right="72"/>
              <w:jc w:val="both"/>
              <w:rPr>
                <w:sz w:val="18"/>
                <w:szCs w:val="18"/>
              </w:rPr>
            </w:pPr>
            <w:r w:rsidRPr="00162B97">
              <w:rPr>
                <w:sz w:val="18"/>
                <w:szCs w:val="18"/>
              </w:rPr>
              <w:t>Od daně podle čl. 67 odst. 1 písm. a) a b) nejsou osvobozeny</w:t>
            </w:r>
          </w:p>
          <w:p w14:paraId="7CD40D9A" w14:textId="77777777" w:rsidR="00660274" w:rsidRPr="00162B97" w:rsidRDefault="00660274" w:rsidP="00660274">
            <w:pPr>
              <w:ind w:right="72"/>
              <w:jc w:val="both"/>
              <w:rPr>
                <w:sz w:val="18"/>
                <w:szCs w:val="18"/>
              </w:rPr>
            </w:pPr>
            <w:r w:rsidRPr="00162B97">
              <w:rPr>
                <w:sz w:val="18"/>
                <w:szCs w:val="18"/>
              </w:rPr>
              <w:t>a) alkoholické výrobky;</w:t>
            </w:r>
          </w:p>
          <w:p w14:paraId="6E1AC79A" w14:textId="77777777" w:rsidR="00660274" w:rsidRPr="00162B97" w:rsidRDefault="00660274" w:rsidP="00660274">
            <w:pPr>
              <w:ind w:right="72"/>
              <w:jc w:val="both"/>
              <w:rPr>
                <w:sz w:val="18"/>
                <w:szCs w:val="18"/>
              </w:rPr>
            </w:pPr>
            <w:r w:rsidRPr="00162B97">
              <w:rPr>
                <w:sz w:val="18"/>
                <w:szCs w:val="18"/>
              </w:rPr>
              <w:t>b) tabák a tabákové výrobky;</w:t>
            </w:r>
          </w:p>
          <w:p w14:paraId="14684620" w14:textId="77777777" w:rsidR="00660274" w:rsidRDefault="00660274" w:rsidP="00660274">
            <w:pPr>
              <w:jc w:val="both"/>
              <w:rPr>
                <w:sz w:val="18"/>
              </w:rPr>
            </w:pPr>
            <w:r w:rsidRPr="00162B97">
              <w:rPr>
                <w:sz w:val="18"/>
                <w:szCs w:val="18"/>
              </w:rPr>
              <w:t>c) paliva a pohonné hmoty.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F56F1BE" w14:textId="3CDFCF47"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850819" w14:textId="77777777" w:rsidR="00660274" w:rsidRDefault="00660274" w:rsidP="00660274">
            <w:pPr>
              <w:rPr>
                <w:sz w:val="18"/>
              </w:rPr>
            </w:pPr>
            <w:r>
              <w:rPr>
                <w:sz w:val="18"/>
              </w:rPr>
              <w:t>§ 71 odst. 2 písm. h)</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B948D83" w14:textId="6EA5EF1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2D0599AE" w14:textId="77777777" w:rsidR="00660274" w:rsidRPr="000E4BA4" w:rsidRDefault="00660274" w:rsidP="00660274">
            <w:pPr>
              <w:jc w:val="both"/>
              <w:rPr>
                <w:sz w:val="18"/>
              </w:rPr>
            </w:pPr>
            <w:r w:rsidRPr="000E4BA4">
              <w:rPr>
                <w:sz w:val="18"/>
              </w:rPr>
              <w:t>h) zboží dovážené k podpoře obchodní činnosti,</w:t>
            </w:r>
          </w:p>
          <w:p w14:paraId="4AE57FCD" w14:textId="77777777" w:rsidR="00660274" w:rsidRPr="000E4BA4" w:rsidRDefault="00660274" w:rsidP="00660274">
            <w:pPr>
              <w:jc w:val="both"/>
              <w:rPr>
                <w:sz w:val="18"/>
              </w:rPr>
            </w:pPr>
            <w:r w:rsidRPr="000E4BA4">
              <w:rPr>
                <w:sz w:val="18"/>
              </w:rPr>
              <w:t>1. vzorky zboží nepatrné hodnoty,</w:t>
            </w:r>
          </w:p>
          <w:p w14:paraId="6164C246" w14:textId="77777777" w:rsidR="00660274" w:rsidRPr="000E4BA4" w:rsidRDefault="00660274" w:rsidP="00660274">
            <w:pPr>
              <w:jc w:val="both"/>
              <w:rPr>
                <w:sz w:val="18"/>
              </w:rPr>
            </w:pPr>
            <w:r w:rsidRPr="000E4BA4">
              <w:rPr>
                <w:sz w:val="18"/>
              </w:rPr>
              <w:t>2. tiskoviny a reklamní materiál,</w:t>
            </w:r>
          </w:p>
          <w:p w14:paraId="040887C6" w14:textId="704359BA" w:rsidR="00660274" w:rsidRPr="00CA6B2B" w:rsidRDefault="00660274" w:rsidP="00660274">
            <w:pPr>
              <w:jc w:val="both"/>
              <w:rPr>
                <w:sz w:val="18"/>
              </w:rPr>
            </w:pPr>
            <w:r w:rsidRPr="000E4BA4">
              <w:rPr>
                <w:sz w:val="18"/>
              </w:rPr>
              <w:t>3. zboží používané nebo spotřebované v průběhu výstavy nebo podobné události,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4D7964"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36CF96" w14:textId="77777777" w:rsidR="00660274" w:rsidRDefault="00660274" w:rsidP="00660274">
            <w:pPr>
              <w:rPr>
                <w:sz w:val="18"/>
              </w:rPr>
            </w:pPr>
            <w:r>
              <w:rPr>
                <w:sz w:val="18"/>
              </w:rPr>
              <w:t>1</w:t>
            </w:r>
          </w:p>
        </w:tc>
      </w:tr>
      <w:tr w:rsidR="00660274" w14:paraId="48D93D2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8283843" w14:textId="77777777" w:rsidR="00660274" w:rsidRDefault="00660274" w:rsidP="00660274">
            <w:pPr>
              <w:rPr>
                <w:sz w:val="18"/>
              </w:rPr>
            </w:pPr>
            <w:r w:rsidRPr="00162B97">
              <w:rPr>
                <w:sz w:val="18"/>
                <w:szCs w:val="18"/>
              </w:rPr>
              <w:t>Článek 72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A032747" w14:textId="77777777" w:rsidR="00660274" w:rsidRDefault="00660274" w:rsidP="00660274">
            <w:pPr>
              <w:jc w:val="both"/>
              <w:rPr>
                <w:sz w:val="18"/>
              </w:rPr>
            </w:pPr>
            <w:r w:rsidRPr="00162B97">
              <w:rPr>
                <w:sz w:val="18"/>
                <w:szCs w:val="18"/>
              </w:rPr>
              <w:t>Za podmínek stanovených v článcích 73 až 78 je od daně osvobozeno zboží určené ke zkouškám, analýzám nebo pokusům za účelem určení jeho složení, povahy nebo jiných technických parametrů, a to buď k informativním účelům, nebo pro účely průmyslového nebo obchodního výzkumu.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6068677" w14:textId="711FB294"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615B7F" w14:textId="4EADA1EF"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8FFEFED" w14:textId="47DEC8B1"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3E065A6" w14:textId="6CA7CDF7" w:rsidR="00660274" w:rsidRPr="00CA6B2B" w:rsidRDefault="00660274" w:rsidP="00660274">
            <w:pPr>
              <w:jc w:val="both"/>
              <w:rPr>
                <w:sz w:val="18"/>
              </w:rPr>
            </w:pPr>
            <w:r>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A87EC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145A4F" w14:textId="77777777" w:rsidR="00660274" w:rsidRDefault="00660274" w:rsidP="00660274">
            <w:pPr>
              <w:rPr>
                <w:sz w:val="18"/>
              </w:rPr>
            </w:pPr>
            <w:r>
              <w:rPr>
                <w:sz w:val="18"/>
              </w:rPr>
              <w:t>1</w:t>
            </w:r>
          </w:p>
        </w:tc>
      </w:tr>
      <w:tr w:rsidR="00660274" w14:paraId="022B64C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10BD157" w14:textId="77777777" w:rsidR="00660274" w:rsidRDefault="00660274" w:rsidP="00660274">
            <w:pPr>
              <w:rPr>
                <w:sz w:val="18"/>
              </w:rPr>
            </w:pPr>
            <w:r w:rsidRPr="00162B97">
              <w:rPr>
                <w:sz w:val="18"/>
                <w:szCs w:val="18"/>
              </w:rPr>
              <w:t>Článek 73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D6ADE15" w14:textId="77777777" w:rsidR="00660274" w:rsidRDefault="00660274" w:rsidP="00660274">
            <w:pPr>
              <w:jc w:val="both"/>
              <w:rPr>
                <w:sz w:val="18"/>
              </w:rPr>
            </w:pPr>
            <w:r w:rsidRPr="00162B97">
              <w:rPr>
                <w:sz w:val="18"/>
                <w:szCs w:val="18"/>
              </w:rPr>
              <w:t>Aniž je dotčen článek 76, je zboží osvobozeno od daně, pouze pokud je v průběhu zkoušky, analýzy nebo pokusu zcela spotřebováno nebo zničeno.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7D69F8D" w14:textId="6812C529"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B3A87C"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A5362BB" w14:textId="0AC699E9"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BFF76EC"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823785"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989F7E" w14:textId="77777777" w:rsidR="00660274" w:rsidRDefault="00660274" w:rsidP="00660274">
            <w:pPr>
              <w:rPr>
                <w:sz w:val="18"/>
              </w:rPr>
            </w:pPr>
            <w:r>
              <w:rPr>
                <w:sz w:val="18"/>
              </w:rPr>
              <w:t>1</w:t>
            </w:r>
          </w:p>
        </w:tc>
      </w:tr>
      <w:tr w:rsidR="00660274" w14:paraId="32B33EBD"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5C56B53" w14:textId="77777777" w:rsidR="00660274" w:rsidRDefault="00660274" w:rsidP="00660274">
            <w:pPr>
              <w:rPr>
                <w:sz w:val="18"/>
              </w:rPr>
            </w:pPr>
            <w:r w:rsidRPr="00162B97">
              <w:rPr>
                <w:sz w:val="18"/>
                <w:szCs w:val="18"/>
              </w:rPr>
              <w:t>Článek 74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1B32ADF" w14:textId="77777777" w:rsidR="00660274" w:rsidRDefault="00660274" w:rsidP="00660274">
            <w:pPr>
              <w:jc w:val="both"/>
              <w:rPr>
                <w:sz w:val="18"/>
              </w:rPr>
            </w:pPr>
            <w:r w:rsidRPr="00162B97">
              <w:rPr>
                <w:sz w:val="18"/>
                <w:szCs w:val="18"/>
              </w:rPr>
              <w:t>Od daně není osvobozeno zboží určené ke zkouškám, analýzám nebo pokusům, které jsou zaměřeny pouze na podporu prodeje.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1805DB8" w14:textId="3322973A"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49811DE"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68F24A10" w14:textId="1DE4B5E1"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32102E8A"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1D63F19"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3F6931" w14:textId="77777777" w:rsidR="00660274" w:rsidRDefault="00660274" w:rsidP="00660274">
            <w:pPr>
              <w:rPr>
                <w:sz w:val="18"/>
              </w:rPr>
            </w:pPr>
            <w:r>
              <w:rPr>
                <w:sz w:val="18"/>
              </w:rPr>
              <w:t>1</w:t>
            </w:r>
          </w:p>
        </w:tc>
      </w:tr>
      <w:tr w:rsidR="00660274" w14:paraId="7EB66DDB"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17AAC82" w14:textId="77777777" w:rsidR="00660274" w:rsidRDefault="00660274" w:rsidP="00660274">
            <w:pPr>
              <w:rPr>
                <w:sz w:val="18"/>
              </w:rPr>
            </w:pPr>
            <w:r w:rsidRPr="00162B97">
              <w:rPr>
                <w:sz w:val="18"/>
                <w:szCs w:val="18"/>
              </w:rPr>
              <w:t>Článek 7</w:t>
            </w:r>
            <w:r>
              <w:rPr>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A38CB85" w14:textId="77777777" w:rsidR="00660274" w:rsidRDefault="00660274" w:rsidP="00660274">
            <w:pPr>
              <w:jc w:val="both"/>
              <w:rPr>
                <w:sz w:val="18"/>
              </w:rPr>
            </w:pPr>
            <w:r w:rsidRPr="00162B97">
              <w:rPr>
                <w:sz w:val="18"/>
                <w:szCs w:val="18"/>
              </w:rPr>
              <w:t>Od daně je osvobozeno zboží pouze v množství nezbytně nutném pro účel, pro který bylo dovezeno. Toto množství stanoví v každém jednotlivém případě příslušné orgány s přihlédnutím k účelu dovozu.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FE4946A" w14:textId="51106409"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1EA450"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5926A01" w14:textId="3DE0854F"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CF97325"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C3108F"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E5F07AD" w14:textId="77777777" w:rsidR="00660274" w:rsidRDefault="00660274" w:rsidP="00660274">
            <w:pPr>
              <w:rPr>
                <w:sz w:val="18"/>
              </w:rPr>
            </w:pPr>
            <w:r>
              <w:rPr>
                <w:sz w:val="18"/>
              </w:rPr>
              <w:t>1</w:t>
            </w:r>
          </w:p>
        </w:tc>
      </w:tr>
      <w:tr w:rsidR="00660274" w14:paraId="25D49A3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7A16DFC" w14:textId="77777777" w:rsidR="00660274" w:rsidRDefault="00660274" w:rsidP="00660274">
            <w:pPr>
              <w:rPr>
                <w:sz w:val="18"/>
                <w:szCs w:val="18"/>
              </w:rPr>
            </w:pPr>
            <w:r w:rsidRPr="00162B97">
              <w:rPr>
                <w:sz w:val="18"/>
                <w:szCs w:val="18"/>
              </w:rPr>
              <w:t xml:space="preserve">Článek </w:t>
            </w:r>
            <w:r>
              <w:rPr>
                <w:sz w:val="18"/>
                <w:szCs w:val="18"/>
              </w:rPr>
              <w:t>76</w:t>
            </w:r>
          </w:p>
          <w:p w14:paraId="4705271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BB9E005" w14:textId="77777777" w:rsidR="00660274" w:rsidRPr="00F51818" w:rsidRDefault="00660274" w:rsidP="00660274">
            <w:pPr>
              <w:ind w:right="72"/>
              <w:jc w:val="both"/>
              <w:rPr>
                <w:sz w:val="18"/>
                <w:szCs w:val="18"/>
              </w:rPr>
            </w:pPr>
            <w:r w:rsidRPr="00F51818">
              <w:rPr>
                <w:sz w:val="18"/>
                <w:szCs w:val="18"/>
              </w:rPr>
              <w:t>1. Od daně je osvobozeno zboží, které není v průběhu zkoušky, analýzy nebo pokusu zcela spotřebováno nebo zničeno, jsou-li zbývající produkty se souhlasem a pod kontrolou příslušných orgánů</w:t>
            </w:r>
          </w:p>
          <w:p w14:paraId="14D3F5E9" w14:textId="77777777" w:rsidR="00660274" w:rsidRPr="00F51818" w:rsidRDefault="00660274" w:rsidP="00660274">
            <w:pPr>
              <w:ind w:right="72"/>
              <w:jc w:val="both"/>
              <w:rPr>
                <w:sz w:val="18"/>
                <w:szCs w:val="18"/>
              </w:rPr>
            </w:pPr>
            <w:r w:rsidRPr="00F51818">
              <w:rPr>
                <w:sz w:val="18"/>
                <w:szCs w:val="18"/>
              </w:rPr>
              <w:t>a) po provedení zkoušek, analýz nebo pokusů zcela zničeny nebo znehodnoceny;</w:t>
            </w:r>
          </w:p>
          <w:p w14:paraId="228DBA2C" w14:textId="77777777" w:rsidR="00660274" w:rsidRPr="00F51818" w:rsidRDefault="00660274" w:rsidP="00660274">
            <w:pPr>
              <w:ind w:right="72"/>
              <w:jc w:val="both"/>
              <w:rPr>
                <w:sz w:val="18"/>
                <w:szCs w:val="18"/>
              </w:rPr>
            </w:pPr>
            <w:r w:rsidRPr="00F51818">
              <w:rPr>
                <w:sz w:val="18"/>
                <w:szCs w:val="18"/>
              </w:rPr>
              <w:t>b) přenechány bez jakýchkoli poplatků ve prospěch státu, pokud tuto možnost stanoví vnitrostátní předpisy;</w:t>
            </w:r>
          </w:p>
          <w:p w14:paraId="322BEB40" w14:textId="77777777" w:rsidR="00660274" w:rsidRPr="00F51818" w:rsidRDefault="00660274" w:rsidP="00660274">
            <w:pPr>
              <w:ind w:right="72"/>
              <w:jc w:val="both"/>
              <w:rPr>
                <w:sz w:val="18"/>
                <w:szCs w:val="18"/>
              </w:rPr>
            </w:pPr>
            <w:r w:rsidRPr="00F51818">
              <w:rPr>
                <w:sz w:val="18"/>
                <w:szCs w:val="18"/>
              </w:rPr>
              <w:t>c) v řádně odůvodněných případech vyvezeny mimo Společenství.</w:t>
            </w:r>
          </w:p>
          <w:p w14:paraId="59ECB1BE" w14:textId="77777777" w:rsidR="00660274" w:rsidRDefault="00660274" w:rsidP="00660274">
            <w:pPr>
              <w:jc w:val="both"/>
              <w:rPr>
                <w:sz w:val="18"/>
              </w:rPr>
            </w:pPr>
            <w:r w:rsidRPr="00F51818">
              <w:rPr>
                <w:sz w:val="18"/>
                <w:szCs w:val="18"/>
              </w:rPr>
              <w:t>2. Pro účely odstavce 1 se "zbývajícími produkty" rozumějí produkty vzniklé ze zkoušek, analýz nebo pokusů anebo zboží, které nebylo ve skutečnosti použito.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86BA867" w14:textId="7CDA908C"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286438"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99961ED" w14:textId="73687F16"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C4EBA09"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343A55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2ACBAE" w14:textId="77777777" w:rsidR="00660274" w:rsidRDefault="00660274" w:rsidP="00660274">
            <w:pPr>
              <w:rPr>
                <w:sz w:val="18"/>
              </w:rPr>
            </w:pPr>
            <w:r>
              <w:rPr>
                <w:sz w:val="18"/>
              </w:rPr>
              <w:t>1</w:t>
            </w:r>
          </w:p>
        </w:tc>
      </w:tr>
      <w:tr w:rsidR="00660274" w14:paraId="75F8DEB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82D1F2C" w14:textId="77777777" w:rsidR="00660274" w:rsidRDefault="00660274" w:rsidP="00660274">
            <w:pPr>
              <w:rPr>
                <w:sz w:val="18"/>
              </w:rPr>
            </w:pPr>
            <w:r w:rsidRPr="00162B97">
              <w:rPr>
                <w:sz w:val="18"/>
                <w:szCs w:val="18"/>
              </w:rPr>
              <w:t>Článek 77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611CA1B" w14:textId="77777777" w:rsidR="00660274" w:rsidRPr="00162B97" w:rsidRDefault="00660274" w:rsidP="00660274">
            <w:pPr>
              <w:ind w:right="72"/>
              <w:jc w:val="both"/>
              <w:rPr>
                <w:sz w:val="18"/>
                <w:szCs w:val="18"/>
              </w:rPr>
            </w:pPr>
            <w:r w:rsidRPr="00162B97">
              <w:rPr>
                <w:sz w:val="18"/>
                <w:szCs w:val="18"/>
              </w:rPr>
              <w:t>Nepoužije-li se čl. 76 odst. 1, podléhají produkty zbývající po zkouškách, analýzách nebo pokusech uvedených v článku 72 DPH při dovozu podle sazby platné ke dni ukončení těchto zkoušek, analýz nebo pokusů podle druhu a na základě hodnoty, kterou příslušné orgány k tomuto dni zjistí nebo stanoví.</w:t>
            </w:r>
          </w:p>
          <w:p w14:paraId="13832F99" w14:textId="77777777" w:rsidR="00660274" w:rsidRDefault="00660274" w:rsidP="00660274">
            <w:pPr>
              <w:jc w:val="both"/>
              <w:rPr>
                <w:sz w:val="18"/>
              </w:rPr>
            </w:pPr>
            <w:r w:rsidRPr="00162B97">
              <w:rPr>
                <w:sz w:val="18"/>
                <w:szCs w:val="18"/>
              </w:rPr>
              <w:t>Dotyčná osoba však může se souhlasem a pod kontrolou příslušných orgánů přeměnit zbývající produkty na odpad nebo šrot. V tom případě se použije DPH při dovozu na odpad nebo šrot.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AC5C67E" w14:textId="67E83E8C"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5C9550"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AD8C0C0" w14:textId="3B701580"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686789C6"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71D5B1A"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3CDD0B" w14:textId="77777777" w:rsidR="00660274" w:rsidRDefault="00660274" w:rsidP="00660274">
            <w:pPr>
              <w:rPr>
                <w:sz w:val="18"/>
              </w:rPr>
            </w:pPr>
            <w:r>
              <w:rPr>
                <w:sz w:val="18"/>
              </w:rPr>
              <w:t>1</w:t>
            </w:r>
          </w:p>
        </w:tc>
      </w:tr>
      <w:tr w:rsidR="00660274" w14:paraId="4277C88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784E5B9" w14:textId="77777777" w:rsidR="00660274" w:rsidRDefault="00660274" w:rsidP="00660274">
            <w:pPr>
              <w:rPr>
                <w:sz w:val="18"/>
              </w:rPr>
            </w:pPr>
            <w:r w:rsidRPr="00162B97">
              <w:rPr>
                <w:sz w:val="18"/>
                <w:szCs w:val="18"/>
              </w:rPr>
              <w:t>Článek 78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06DE2EA" w14:textId="77777777" w:rsidR="00660274" w:rsidRDefault="00660274" w:rsidP="00660274">
            <w:pPr>
              <w:jc w:val="both"/>
              <w:rPr>
                <w:sz w:val="18"/>
              </w:rPr>
            </w:pPr>
            <w:r w:rsidRPr="00162B97">
              <w:rPr>
                <w:sz w:val="18"/>
                <w:szCs w:val="18"/>
              </w:rPr>
              <w:t>Příslušné orgány stanoví lhůtu, v níž se zkoušky, analýzy a pokusy musí provést, a úřední formality potřebné pro použití zboží ke stanoveným účelům.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2A71CC0" w14:textId="53B46C15"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06C167" w14:textId="77777777" w:rsidR="00660274" w:rsidRDefault="00660274" w:rsidP="00660274">
            <w:pPr>
              <w:rPr>
                <w:sz w:val="18"/>
              </w:rPr>
            </w:pPr>
            <w:r>
              <w:rPr>
                <w:sz w:val="18"/>
              </w:rPr>
              <w:t>§ 71 odst. 2 písm. i)</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E36431E" w14:textId="631CC05A"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2B9A04D" w14:textId="77777777" w:rsidR="00660274" w:rsidRPr="00CA6B2B" w:rsidRDefault="00660274" w:rsidP="00660274">
            <w:pPr>
              <w:jc w:val="both"/>
              <w:rPr>
                <w:sz w:val="18"/>
              </w:rPr>
            </w:pPr>
            <w:r w:rsidRPr="000E4BA4">
              <w:rPr>
                <w:sz w:val="18"/>
              </w:rPr>
              <w:t>i) zboží dovážené ke zkouškám, analýzám nebo pokusům,</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4791F9"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B7DBCA" w14:textId="77777777" w:rsidR="00660274" w:rsidRDefault="00660274" w:rsidP="00660274">
            <w:pPr>
              <w:rPr>
                <w:sz w:val="18"/>
              </w:rPr>
            </w:pPr>
            <w:r>
              <w:rPr>
                <w:sz w:val="18"/>
              </w:rPr>
              <w:t>1</w:t>
            </w:r>
          </w:p>
        </w:tc>
      </w:tr>
      <w:tr w:rsidR="00660274" w14:paraId="77394FF0"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85484FD" w14:textId="77777777" w:rsidR="00660274" w:rsidRDefault="00660274" w:rsidP="00660274">
            <w:pPr>
              <w:rPr>
                <w:sz w:val="18"/>
              </w:rPr>
            </w:pPr>
            <w:r w:rsidRPr="00162B97">
              <w:rPr>
                <w:sz w:val="18"/>
                <w:szCs w:val="18"/>
              </w:rPr>
              <w:t>Článek 79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D7E9C41" w14:textId="77777777" w:rsidR="00660274" w:rsidRDefault="00660274" w:rsidP="00660274">
            <w:pPr>
              <w:jc w:val="both"/>
              <w:rPr>
                <w:sz w:val="18"/>
              </w:rPr>
            </w:pPr>
            <w:r w:rsidRPr="00162B97">
              <w:rPr>
                <w:sz w:val="18"/>
                <w:szCs w:val="18"/>
              </w:rPr>
              <w:t>Od daně jsou osvobozeny ochranné známky, vzory, modely nebo nákresy, jakož i dokumentace k nim, doklady k žádostem o přihlášení patentů nebo podobné listiny určené k předložení osobám příslušným ve věcech ochrany autorských práv nebo ochrany průmyslového a obchodního vlastnictví.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6D3D21E2" w14:textId="4BA338B2"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49C4C0"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0DD815" w14:textId="708461FC"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82791C5" w14:textId="77777777" w:rsidR="00660274" w:rsidRPr="000E4BA4" w:rsidRDefault="00660274" w:rsidP="00660274">
            <w:pPr>
              <w:jc w:val="both"/>
              <w:rPr>
                <w:sz w:val="18"/>
              </w:rPr>
            </w:pPr>
            <w:r w:rsidRPr="000E4BA4">
              <w:rPr>
                <w:sz w:val="18"/>
              </w:rPr>
              <w:t>j) různý dovoz, a to</w:t>
            </w:r>
          </w:p>
          <w:p w14:paraId="410FFB06"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1D1DE176" w14:textId="77777777" w:rsidR="00660274" w:rsidRPr="000E4BA4" w:rsidRDefault="00660274" w:rsidP="00660274">
            <w:pPr>
              <w:jc w:val="both"/>
              <w:rPr>
                <w:sz w:val="18"/>
              </w:rPr>
            </w:pPr>
            <w:r w:rsidRPr="000E4BA4">
              <w:rPr>
                <w:sz w:val="18"/>
              </w:rPr>
              <w:t>2. turistický propagační materiál,</w:t>
            </w:r>
          </w:p>
          <w:p w14:paraId="1E5F1BE6" w14:textId="77777777" w:rsidR="00660274" w:rsidRPr="000E4BA4" w:rsidRDefault="00660274" w:rsidP="00660274">
            <w:pPr>
              <w:jc w:val="both"/>
              <w:rPr>
                <w:sz w:val="18"/>
              </w:rPr>
            </w:pPr>
            <w:r w:rsidRPr="000E4BA4">
              <w:rPr>
                <w:sz w:val="18"/>
              </w:rPr>
              <w:t>3. různé dokumenty a zboží,</w:t>
            </w:r>
          </w:p>
          <w:p w14:paraId="41BE0A97" w14:textId="77777777" w:rsidR="00660274" w:rsidRPr="000E4BA4" w:rsidRDefault="00660274" w:rsidP="00660274">
            <w:pPr>
              <w:jc w:val="both"/>
              <w:rPr>
                <w:sz w:val="18"/>
              </w:rPr>
            </w:pPr>
            <w:r w:rsidRPr="000E4BA4">
              <w:rPr>
                <w:sz w:val="18"/>
              </w:rPr>
              <w:t>4. materiál k upevnění a ochraně zboží při přepravě,</w:t>
            </w:r>
          </w:p>
          <w:p w14:paraId="32A91A00" w14:textId="77777777" w:rsidR="00660274" w:rsidRPr="000E4BA4" w:rsidRDefault="00660274" w:rsidP="00660274">
            <w:pPr>
              <w:jc w:val="both"/>
              <w:rPr>
                <w:sz w:val="18"/>
              </w:rPr>
            </w:pPr>
            <w:r w:rsidRPr="000E4BA4">
              <w:rPr>
                <w:sz w:val="18"/>
              </w:rPr>
              <w:t>5. stelivo, píce a krmivo pro zvířata během jejich přepravy,</w:t>
            </w:r>
          </w:p>
          <w:p w14:paraId="1C572EFE"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57B29A91"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79E093C6"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9210BC"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98D53C" w14:textId="77777777" w:rsidR="00660274" w:rsidRDefault="00660274" w:rsidP="00660274">
            <w:pPr>
              <w:rPr>
                <w:sz w:val="18"/>
              </w:rPr>
            </w:pPr>
            <w:r>
              <w:rPr>
                <w:sz w:val="18"/>
              </w:rPr>
              <w:t>1</w:t>
            </w:r>
          </w:p>
        </w:tc>
      </w:tr>
      <w:tr w:rsidR="00660274" w14:paraId="0F588CF4"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CBC8ED0" w14:textId="77777777" w:rsidR="00660274" w:rsidRDefault="00660274" w:rsidP="00660274">
            <w:pPr>
              <w:rPr>
                <w:sz w:val="18"/>
              </w:rPr>
            </w:pPr>
            <w:r w:rsidRPr="00162B97">
              <w:rPr>
                <w:sz w:val="18"/>
                <w:szCs w:val="18"/>
              </w:rPr>
              <w:t>Článek 80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8BFBFAB" w14:textId="77777777" w:rsidR="00660274" w:rsidRPr="00162B97" w:rsidRDefault="00660274" w:rsidP="00660274">
            <w:pPr>
              <w:ind w:right="72"/>
              <w:jc w:val="both"/>
              <w:rPr>
                <w:sz w:val="18"/>
                <w:szCs w:val="18"/>
              </w:rPr>
            </w:pPr>
            <w:r w:rsidRPr="00162B97">
              <w:rPr>
                <w:sz w:val="18"/>
                <w:szCs w:val="18"/>
              </w:rPr>
              <w:t>Od daně jsou osvobozeny</w:t>
            </w:r>
          </w:p>
          <w:p w14:paraId="0F28D193" w14:textId="77777777" w:rsidR="00660274" w:rsidRPr="00162B97" w:rsidRDefault="00660274" w:rsidP="00660274">
            <w:pPr>
              <w:ind w:right="72"/>
              <w:jc w:val="both"/>
              <w:rPr>
                <w:sz w:val="18"/>
                <w:szCs w:val="18"/>
              </w:rPr>
            </w:pPr>
            <w:r w:rsidRPr="00162B97">
              <w:rPr>
                <w:sz w:val="18"/>
                <w:szCs w:val="18"/>
              </w:rPr>
              <w:t>a) dokumenty (prospekty, brožury, knihy, časopisy, průvodce, zarámované nebo nezarámované plakáty, nezarámované fotografie a fotografické zvětšeniny, ilustrované nebo neilustrované zeměpisné mapy, průsvitné fólie, ilustrované kalendáře) určené k bezplatnému rozdávání, které mají především vzbudit zájem veřejnosti o návštěvu cizí země, zejména o účast na shromážděních a akcích s kulturním, turistickým, sportovním, náboženským nebo profesním zaměřením, pokud tyto dokumenty neobsahují více než 25 % soukromé obchodní reklamy a pokud je zřejmý jejich všeobecný propagační účel;</w:t>
            </w:r>
          </w:p>
          <w:p w14:paraId="2BFCAEB3" w14:textId="77777777" w:rsidR="00660274" w:rsidRPr="00162B97" w:rsidRDefault="00660274" w:rsidP="00660274">
            <w:pPr>
              <w:ind w:right="72"/>
              <w:jc w:val="both"/>
              <w:rPr>
                <w:sz w:val="18"/>
                <w:szCs w:val="18"/>
              </w:rPr>
            </w:pPr>
            <w:r w:rsidRPr="00162B97">
              <w:rPr>
                <w:sz w:val="18"/>
                <w:szCs w:val="18"/>
              </w:rPr>
              <w:t>b) seznamy a ročenky zahraničních hotelů vydávané oficiálními orgány cestovního ruchu nebo pod jejich záštitou a jízdní řády dopravních služeb v zahraničí, jsou-li tyto dokumenty určeny k bezplatnému rozdávání a neobsahují-li více než 25 % soukromé obchodní reklamy;</w:t>
            </w:r>
          </w:p>
          <w:p w14:paraId="17C6C8A5" w14:textId="77777777" w:rsidR="00660274" w:rsidRDefault="00660274" w:rsidP="00660274">
            <w:pPr>
              <w:jc w:val="both"/>
              <w:rPr>
                <w:sz w:val="18"/>
              </w:rPr>
            </w:pPr>
            <w:r w:rsidRPr="00162B97">
              <w:rPr>
                <w:sz w:val="18"/>
                <w:szCs w:val="18"/>
              </w:rPr>
              <w:t>c) technický materiál zasílaný pověřeným zástupcům nebo dopisovatelům jmenovaným oficiálními vnitrostátními orgány cestovního ruchu, který není určen k rozdávání, jako jsou ročenky, telefonní nebo dálnopisové seznamy, seznamy hotelů, katalogy veletrhů, vzorky řemeslných výrobků nepatrné hodnoty a dokumentace o muzeích, univerzitách, lázních nebo jiných podobných institucích.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400C1D96" w14:textId="4FC2E10D"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D7CD73"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0F172F9" w14:textId="2878EA7E"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9D464CB" w14:textId="77777777" w:rsidR="00660274" w:rsidRPr="000E4BA4" w:rsidRDefault="00660274" w:rsidP="00660274">
            <w:pPr>
              <w:jc w:val="both"/>
              <w:rPr>
                <w:sz w:val="18"/>
              </w:rPr>
            </w:pPr>
            <w:r w:rsidRPr="000E4BA4">
              <w:rPr>
                <w:sz w:val="18"/>
              </w:rPr>
              <w:t>j) různý dovoz, a to</w:t>
            </w:r>
          </w:p>
          <w:p w14:paraId="042B8B47"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158AD9DE" w14:textId="77777777" w:rsidR="00660274" w:rsidRPr="000E4BA4" w:rsidRDefault="00660274" w:rsidP="00660274">
            <w:pPr>
              <w:jc w:val="both"/>
              <w:rPr>
                <w:sz w:val="18"/>
              </w:rPr>
            </w:pPr>
            <w:r w:rsidRPr="000E4BA4">
              <w:rPr>
                <w:sz w:val="18"/>
              </w:rPr>
              <w:t>2. turistický propagační materiál,</w:t>
            </w:r>
          </w:p>
          <w:p w14:paraId="0AD4E089" w14:textId="77777777" w:rsidR="00660274" w:rsidRPr="000E4BA4" w:rsidRDefault="00660274" w:rsidP="00660274">
            <w:pPr>
              <w:jc w:val="both"/>
              <w:rPr>
                <w:sz w:val="18"/>
              </w:rPr>
            </w:pPr>
            <w:r w:rsidRPr="000E4BA4">
              <w:rPr>
                <w:sz w:val="18"/>
              </w:rPr>
              <w:t>3. různé dokumenty a zboží,</w:t>
            </w:r>
          </w:p>
          <w:p w14:paraId="23B694CE" w14:textId="77777777" w:rsidR="00660274" w:rsidRPr="000E4BA4" w:rsidRDefault="00660274" w:rsidP="00660274">
            <w:pPr>
              <w:jc w:val="both"/>
              <w:rPr>
                <w:sz w:val="18"/>
              </w:rPr>
            </w:pPr>
            <w:r w:rsidRPr="000E4BA4">
              <w:rPr>
                <w:sz w:val="18"/>
              </w:rPr>
              <w:t>4. materiál k upevnění a ochraně zboží při přepravě,</w:t>
            </w:r>
          </w:p>
          <w:p w14:paraId="2E775CAF" w14:textId="77777777" w:rsidR="00660274" w:rsidRPr="000E4BA4" w:rsidRDefault="00660274" w:rsidP="00660274">
            <w:pPr>
              <w:jc w:val="both"/>
              <w:rPr>
                <w:sz w:val="18"/>
              </w:rPr>
            </w:pPr>
            <w:r w:rsidRPr="000E4BA4">
              <w:rPr>
                <w:sz w:val="18"/>
              </w:rPr>
              <w:t>5. stelivo, píce a krmivo pro zvířata během jejich přepravy,</w:t>
            </w:r>
          </w:p>
          <w:p w14:paraId="342B61BE"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7F518A64"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76370C65"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E3787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90B410" w14:textId="77777777" w:rsidR="00660274" w:rsidRDefault="00660274" w:rsidP="00660274">
            <w:pPr>
              <w:rPr>
                <w:sz w:val="18"/>
              </w:rPr>
            </w:pPr>
            <w:r>
              <w:rPr>
                <w:sz w:val="18"/>
              </w:rPr>
              <w:t>1</w:t>
            </w:r>
          </w:p>
        </w:tc>
      </w:tr>
      <w:tr w:rsidR="00660274" w14:paraId="1E74D61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3241686" w14:textId="77777777" w:rsidR="00660274" w:rsidRPr="0091491A" w:rsidRDefault="00660274" w:rsidP="00660274">
            <w:pPr>
              <w:rPr>
                <w:sz w:val="18"/>
                <w:szCs w:val="18"/>
              </w:rPr>
            </w:pPr>
            <w:r w:rsidRPr="00162B97">
              <w:rPr>
                <w:sz w:val="18"/>
                <w:szCs w:val="18"/>
              </w:rPr>
              <w:t xml:space="preserve">Článek </w:t>
            </w:r>
            <w:r>
              <w:rPr>
                <w:sz w:val="18"/>
                <w:szCs w:val="18"/>
              </w:rPr>
              <w:t>81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A810120" w14:textId="77777777" w:rsidR="00660274" w:rsidRPr="00B93739" w:rsidRDefault="00660274" w:rsidP="00660274">
            <w:pPr>
              <w:ind w:right="72"/>
              <w:jc w:val="both"/>
              <w:rPr>
                <w:sz w:val="18"/>
                <w:szCs w:val="18"/>
              </w:rPr>
            </w:pPr>
            <w:r w:rsidRPr="00B93739">
              <w:rPr>
                <w:sz w:val="18"/>
                <w:szCs w:val="18"/>
              </w:rPr>
              <w:t>1. Od daně jsou osvobozeny</w:t>
            </w:r>
          </w:p>
          <w:p w14:paraId="3214F86D" w14:textId="77777777" w:rsidR="00660274" w:rsidRPr="00B93739" w:rsidRDefault="00660274" w:rsidP="00660274">
            <w:pPr>
              <w:ind w:right="72"/>
              <w:jc w:val="both"/>
              <w:rPr>
                <w:sz w:val="18"/>
                <w:szCs w:val="18"/>
              </w:rPr>
            </w:pPr>
            <w:r w:rsidRPr="00B93739">
              <w:rPr>
                <w:sz w:val="18"/>
                <w:szCs w:val="18"/>
              </w:rPr>
              <w:t>a) dokumenty zasílané zdarma orgánům veřejné správy členských států;</w:t>
            </w:r>
          </w:p>
          <w:p w14:paraId="698B323B" w14:textId="77777777" w:rsidR="00660274" w:rsidRPr="00B93739" w:rsidRDefault="00660274" w:rsidP="00660274">
            <w:pPr>
              <w:ind w:right="72"/>
              <w:jc w:val="both"/>
              <w:rPr>
                <w:sz w:val="18"/>
                <w:szCs w:val="18"/>
              </w:rPr>
            </w:pPr>
            <w:r w:rsidRPr="00B93739">
              <w:rPr>
                <w:sz w:val="18"/>
                <w:szCs w:val="18"/>
              </w:rPr>
              <w:t>b) publikace cizích vlád a publikace oficiálních mezinárodních subjektů, které mají být bezplatně rozdávány;</w:t>
            </w:r>
          </w:p>
          <w:p w14:paraId="1C12E9F6" w14:textId="77777777" w:rsidR="00660274" w:rsidRPr="00B93739" w:rsidRDefault="00660274" w:rsidP="00660274">
            <w:pPr>
              <w:ind w:right="72"/>
              <w:jc w:val="both"/>
              <w:rPr>
                <w:sz w:val="18"/>
                <w:szCs w:val="18"/>
              </w:rPr>
            </w:pPr>
            <w:r w:rsidRPr="00B93739">
              <w:rPr>
                <w:sz w:val="18"/>
                <w:szCs w:val="18"/>
              </w:rPr>
              <w:t>c) hlasovací lístky pro volby pořádané subjekty usazenými mimo Společenství;</w:t>
            </w:r>
          </w:p>
          <w:p w14:paraId="1CA644C2" w14:textId="77777777" w:rsidR="00660274" w:rsidRPr="00B93739" w:rsidRDefault="00660274" w:rsidP="00660274">
            <w:pPr>
              <w:ind w:right="72"/>
              <w:jc w:val="both"/>
              <w:rPr>
                <w:sz w:val="18"/>
                <w:szCs w:val="18"/>
              </w:rPr>
            </w:pPr>
            <w:r w:rsidRPr="00B93739">
              <w:rPr>
                <w:sz w:val="18"/>
                <w:szCs w:val="18"/>
              </w:rPr>
              <w:t>d) předměty sloužící jako důkazy nebo k obdobným účelům v soudním a jiném úředním řízení v členských státech;</w:t>
            </w:r>
          </w:p>
          <w:p w14:paraId="31A87768" w14:textId="77777777" w:rsidR="00660274" w:rsidRPr="00B93739" w:rsidRDefault="00660274" w:rsidP="00660274">
            <w:pPr>
              <w:ind w:right="72"/>
              <w:jc w:val="both"/>
              <w:rPr>
                <w:sz w:val="18"/>
                <w:szCs w:val="18"/>
              </w:rPr>
            </w:pPr>
            <w:r w:rsidRPr="00B93739">
              <w:rPr>
                <w:sz w:val="18"/>
                <w:szCs w:val="18"/>
              </w:rPr>
              <w:t>e) podpisové vzory a oběžníky týkající se podpisů, které jsou rozesílány v rámci běžné výměny informací mezi orgány veřejné správy nebo bankami;</w:t>
            </w:r>
          </w:p>
          <w:p w14:paraId="26F99BB6" w14:textId="77777777" w:rsidR="00660274" w:rsidRPr="00B93739" w:rsidRDefault="00660274" w:rsidP="00660274">
            <w:pPr>
              <w:ind w:right="72"/>
              <w:jc w:val="both"/>
              <w:rPr>
                <w:sz w:val="18"/>
                <w:szCs w:val="18"/>
              </w:rPr>
            </w:pPr>
            <w:r w:rsidRPr="00B93739">
              <w:rPr>
                <w:sz w:val="18"/>
                <w:szCs w:val="18"/>
              </w:rPr>
              <w:t>f) úřední tiskoviny zasílané centrálním bankám členských států;</w:t>
            </w:r>
          </w:p>
          <w:p w14:paraId="50D7612B" w14:textId="77777777" w:rsidR="00660274" w:rsidRPr="00B93739" w:rsidRDefault="00660274" w:rsidP="00660274">
            <w:pPr>
              <w:ind w:right="72"/>
              <w:jc w:val="both"/>
              <w:rPr>
                <w:sz w:val="18"/>
                <w:szCs w:val="18"/>
              </w:rPr>
            </w:pPr>
            <w:r w:rsidRPr="00B93739">
              <w:rPr>
                <w:sz w:val="18"/>
                <w:szCs w:val="18"/>
              </w:rPr>
              <w:t>g) zprávy, přehledy o činnosti, informační zprávy, prospekty, upisovací listiny a jiné dokumenty vystavené společnostmi se sídlem mimo Společenství, které jsou určeny majitelům nebo upisovatelům cenných papírů vydávaných těmito společnostmi;</w:t>
            </w:r>
          </w:p>
          <w:p w14:paraId="71B79678" w14:textId="77777777" w:rsidR="00660274" w:rsidRPr="00B93739" w:rsidRDefault="00660274" w:rsidP="00660274">
            <w:pPr>
              <w:ind w:right="72"/>
              <w:jc w:val="both"/>
              <w:rPr>
                <w:sz w:val="18"/>
                <w:szCs w:val="18"/>
              </w:rPr>
            </w:pPr>
            <w:r w:rsidRPr="00B93739">
              <w:rPr>
                <w:sz w:val="18"/>
                <w:szCs w:val="18"/>
              </w:rPr>
              <w:t>h) nahrané nosiče informací (děrné štítky, zvukové záznamy, mikrofilmy apod.) používané k přenosu informací, které jsou poskytovány příjemci bezplatně, jestliže osvobozením od daně nedojde ke zneužití nebo závažnějšímu narušení hospodářské soutěže;</w:t>
            </w:r>
          </w:p>
          <w:p w14:paraId="2B14705B" w14:textId="77777777" w:rsidR="00660274" w:rsidRPr="00B93739" w:rsidRDefault="00660274" w:rsidP="00660274">
            <w:pPr>
              <w:ind w:right="72"/>
              <w:jc w:val="both"/>
              <w:rPr>
                <w:sz w:val="18"/>
                <w:szCs w:val="18"/>
              </w:rPr>
            </w:pPr>
            <w:r w:rsidRPr="00B93739">
              <w:rPr>
                <w:sz w:val="18"/>
                <w:szCs w:val="18"/>
              </w:rPr>
              <w:t>i) kartotéky, archivy, formuláře a jiné dokumenty užívané při mezinárodních shromážděních, konferencích nebo kongresech a zprávy z těchto akcí;</w:t>
            </w:r>
          </w:p>
          <w:p w14:paraId="4A272927" w14:textId="77777777" w:rsidR="00660274" w:rsidRPr="00B93739" w:rsidRDefault="00660274" w:rsidP="00660274">
            <w:pPr>
              <w:ind w:right="72"/>
              <w:jc w:val="both"/>
              <w:rPr>
                <w:sz w:val="18"/>
                <w:szCs w:val="18"/>
              </w:rPr>
            </w:pPr>
            <w:r w:rsidRPr="00B93739">
              <w:rPr>
                <w:sz w:val="18"/>
                <w:szCs w:val="18"/>
              </w:rPr>
              <w:t>j) plány, technické výkresy, projekty, popisy a jiné podobné doklady dovážené s úmyslem získání nebo plnění objednávek mimo Společenství nebo k účasti v soutěži ve Společenství;</w:t>
            </w:r>
          </w:p>
          <w:p w14:paraId="5B628BB1" w14:textId="77777777" w:rsidR="00660274" w:rsidRPr="00B93739" w:rsidRDefault="00660274" w:rsidP="00660274">
            <w:pPr>
              <w:ind w:right="72"/>
              <w:jc w:val="both"/>
              <w:rPr>
                <w:sz w:val="18"/>
                <w:szCs w:val="18"/>
              </w:rPr>
            </w:pPr>
            <w:r w:rsidRPr="00B93739">
              <w:rPr>
                <w:sz w:val="18"/>
                <w:szCs w:val="18"/>
              </w:rPr>
              <w:t>k) dokumenty určené k používání institucemi usazenými mimo Společenství při zkouškách ve Společenství;</w:t>
            </w:r>
          </w:p>
          <w:p w14:paraId="6E95ECED" w14:textId="77777777" w:rsidR="00660274" w:rsidRPr="00B93739" w:rsidRDefault="00660274" w:rsidP="00660274">
            <w:pPr>
              <w:ind w:right="72"/>
              <w:jc w:val="both"/>
              <w:rPr>
                <w:sz w:val="18"/>
                <w:szCs w:val="18"/>
              </w:rPr>
            </w:pPr>
            <w:r w:rsidRPr="00B93739">
              <w:rPr>
                <w:sz w:val="18"/>
                <w:szCs w:val="18"/>
              </w:rPr>
              <w:t>l) formuláře používané na základě mezinárodních úmluv jako úřední doklady v mezinárodním oběhu dopravních prostředků nebo zboží;</w:t>
            </w:r>
          </w:p>
          <w:p w14:paraId="08AF21F5" w14:textId="77777777" w:rsidR="00660274" w:rsidRPr="00B93739" w:rsidRDefault="00660274" w:rsidP="00660274">
            <w:pPr>
              <w:ind w:right="72"/>
              <w:jc w:val="both"/>
              <w:rPr>
                <w:sz w:val="18"/>
                <w:szCs w:val="18"/>
              </w:rPr>
            </w:pPr>
            <w:r w:rsidRPr="00B93739">
              <w:rPr>
                <w:sz w:val="18"/>
                <w:szCs w:val="18"/>
              </w:rPr>
              <w:t>m) formuláře, nálepky, jízdenky a podobné dokumenty zasílané dopravními nebo ubytovacími podniky nacházejícími se mimo Společenství cestovním kancelářím usazeným ve Společenství;</w:t>
            </w:r>
          </w:p>
          <w:p w14:paraId="41B6702C" w14:textId="77777777" w:rsidR="00660274" w:rsidRPr="00B93739" w:rsidRDefault="00660274" w:rsidP="00660274">
            <w:pPr>
              <w:ind w:right="72"/>
              <w:jc w:val="both"/>
              <w:rPr>
                <w:sz w:val="18"/>
                <w:szCs w:val="18"/>
              </w:rPr>
            </w:pPr>
            <w:r w:rsidRPr="00B93739">
              <w:rPr>
                <w:sz w:val="18"/>
                <w:szCs w:val="18"/>
              </w:rPr>
              <w:t>n) formuláře a jízdenky, konosamenty, nákladové listy a jiné použité obchodní nebo úřední dokumenty;</w:t>
            </w:r>
          </w:p>
          <w:p w14:paraId="0EFA1C5B" w14:textId="77777777" w:rsidR="00660274" w:rsidRPr="00B93739" w:rsidRDefault="00660274" w:rsidP="00660274">
            <w:pPr>
              <w:ind w:right="72"/>
              <w:jc w:val="both"/>
              <w:rPr>
                <w:sz w:val="18"/>
                <w:szCs w:val="18"/>
              </w:rPr>
            </w:pPr>
            <w:r w:rsidRPr="00B93739">
              <w:rPr>
                <w:sz w:val="18"/>
                <w:szCs w:val="18"/>
              </w:rPr>
              <w:t>o) úřední tiskopisy vnitrostátních nebo mezinárodních orgánů a tiskopisy odpovídající mezinárodním vzorům zasílané sdruženími usazenými mimo Společenství k distribuci odpovídajícím sdružením ve Společenství;</w:t>
            </w:r>
          </w:p>
          <w:p w14:paraId="2C1E96C4" w14:textId="77777777" w:rsidR="00660274" w:rsidRPr="00B93739" w:rsidRDefault="00660274" w:rsidP="00660274">
            <w:pPr>
              <w:ind w:right="72"/>
              <w:jc w:val="both"/>
              <w:rPr>
                <w:sz w:val="18"/>
                <w:szCs w:val="18"/>
              </w:rPr>
            </w:pPr>
            <w:r w:rsidRPr="00B93739">
              <w:rPr>
                <w:sz w:val="18"/>
                <w:szCs w:val="18"/>
              </w:rPr>
              <w:t>p) fotografie, diapozitivy a štočky pro tiskové fotografie, s titulky i bez titulků, zasílané tiskovým agenturám nebo vydavatelům novin a časopisů;</w:t>
            </w:r>
          </w:p>
          <w:p w14:paraId="2C8AB086" w14:textId="77777777" w:rsidR="00660274" w:rsidRPr="00B93739" w:rsidRDefault="00660274" w:rsidP="00660274">
            <w:pPr>
              <w:ind w:right="72"/>
              <w:jc w:val="both"/>
              <w:rPr>
                <w:sz w:val="18"/>
                <w:szCs w:val="18"/>
              </w:rPr>
            </w:pPr>
            <w:r w:rsidRPr="00B93739">
              <w:rPr>
                <w:sz w:val="18"/>
                <w:szCs w:val="18"/>
              </w:rPr>
              <w:t>q) zboží uvedené v příloze I, které vyrábí za jakýmkoli účelem Organizace spojených národů nebo některá z jejích odborných organizací;</w:t>
            </w:r>
          </w:p>
          <w:p w14:paraId="5FA2DDEB" w14:textId="77777777" w:rsidR="00660274" w:rsidRPr="00B93739" w:rsidRDefault="00660274" w:rsidP="00660274">
            <w:pPr>
              <w:ind w:right="72"/>
              <w:jc w:val="both"/>
              <w:rPr>
                <w:sz w:val="18"/>
                <w:szCs w:val="18"/>
              </w:rPr>
            </w:pPr>
            <w:r w:rsidRPr="00B93739">
              <w:rPr>
                <w:sz w:val="18"/>
                <w:szCs w:val="18"/>
              </w:rPr>
              <w:t>r) sbírkové a umělecké předměty vzdělávací, vědecké nebo kulturní povahy, které nejsou určeny k prodeji a které dovážejí muzea, galerie a další zařízení, kterým příslušné orgány členských států povolily přijímat tyto předměty s osvobozením od daně;</w:t>
            </w:r>
          </w:p>
          <w:p w14:paraId="06286707" w14:textId="77777777" w:rsidR="00660274" w:rsidRPr="00B93739" w:rsidRDefault="00660274" w:rsidP="00660274">
            <w:pPr>
              <w:ind w:right="72"/>
              <w:jc w:val="both"/>
              <w:rPr>
                <w:sz w:val="18"/>
                <w:szCs w:val="18"/>
              </w:rPr>
            </w:pPr>
            <w:r w:rsidRPr="00B93739">
              <w:rPr>
                <w:sz w:val="18"/>
                <w:szCs w:val="18"/>
              </w:rPr>
              <w:t>s) dovážené oficiální publikace vydávané orgány veřejné moci země nebo území vývozu, mezinárodními organizacemi, veřejnými samosprávami a veřejnoprávními subjekty usazenými v zemi nebo na území vývozu a tiskoviny šířené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p w14:paraId="5705252C" w14:textId="77777777" w:rsidR="00660274" w:rsidRDefault="00660274" w:rsidP="00660274">
            <w:pPr>
              <w:jc w:val="both"/>
              <w:rPr>
                <w:sz w:val="18"/>
              </w:rPr>
            </w:pPr>
            <w:r w:rsidRPr="00B93739">
              <w:rPr>
                <w:sz w:val="18"/>
                <w:szCs w:val="18"/>
              </w:rPr>
              <w:t>2. Osvobození uvedené v odst. 1 písm. r) se poskytne pouze za podmínky, že jsou tyto předměty dováženy bezúplatně, nebo jsou-li dováženy za úplatu, nejsou dodávány osobou povinnou k dani.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B6FFA93" w14:textId="02408824"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CC155"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2C18AF5" w14:textId="4875DF03"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5FCB1DF" w14:textId="77777777" w:rsidR="00660274" w:rsidRPr="000E4BA4" w:rsidRDefault="00660274" w:rsidP="00660274">
            <w:pPr>
              <w:jc w:val="both"/>
              <w:rPr>
                <w:sz w:val="18"/>
              </w:rPr>
            </w:pPr>
            <w:r w:rsidRPr="000E4BA4">
              <w:rPr>
                <w:sz w:val="18"/>
              </w:rPr>
              <w:t>j) různý dovoz, a to</w:t>
            </w:r>
          </w:p>
          <w:p w14:paraId="1A407BD3"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36DB0FE4" w14:textId="77777777" w:rsidR="00660274" w:rsidRPr="000E4BA4" w:rsidRDefault="00660274" w:rsidP="00660274">
            <w:pPr>
              <w:jc w:val="both"/>
              <w:rPr>
                <w:sz w:val="18"/>
              </w:rPr>
            </w:pPr>
            <w:r w:rsidRPr="000E4BA4">
              <w:rPr>
                <w:sz w:val="18"/>
              </w:rPr>
              <w:t>2. turistický propagační materiál,</w:t>
            </w:r>
          </w:p>
          <w:p w14:paraId="0CFD6730" w14:textId="77777777" w:rsidR="00660274" w:rsidRPr="000E4BA4" w:rsidRDefault="00660274" w:rsidP="00660274">
            <w:pPr>
              <w:jc w:val="both"/>
              <w:rPr>
                <w:sz w:val="18"/>
              </w:rPr>
            </w:pPr>
            <w:r w:rsidRPr="000E4BA4">
              <w:rPr>
                <w:sz w:val="18"/>
              </w:rPr>
              <w:t>3. různé dokumenty a zboží,</w:t>
            </w:r>
          </w:p>
          <w:p w14:paraId="706C493E" w14:textId="77777777" w:rsidR="00660274" w:rsidRPr="000E4BA4" w:rsidRDefault="00660274" w:rsidP="00660274">
            <w:pPr>
              <w:jc w:val="both"/>
              <w:rPr>
                <w:sz w:val="18"/>
              </w:rPr>
            </w:pPr>
            <w:r w:rsidRPr="000E4BA4">
              <w:rPr>
                <w:sz w:val="18"/>
              </w:rPr>
              <w:t>4. materiál k upevnění a ochraně zboží při přepravě,</w:t>
            </w:r>
          </w:p>
          <w:p w14:paraId="0542C132" w14:textId="77777777" w:rsidR="00660274" w:rsidRPr="000E4BA4" w:rsidRDefault="00660274" w:rsidP="00660274">
            <w:pPr>
              <w:jc w:val="both"/>
              <w:rPr>
                <w:sz w:val="18"/>
              </w:rPr>
            </w:pPr>
            <w:r w:rsidRPr="000E4BA4">
              <w:rPr>
                <w:sz w:val="18"/>
              </w:rPr>
              <w:t>5. stelivo, píce a krmivo pro zvířata během jejich přepravy,</w:t>
            </w:r>
          </w:p>
          <w:p w14:paraId="6CFA3D67"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571298FE"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7F843CC9"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1CD62C"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50FFDE" w14:textId="77777777" w:rsidR="00660274" w:rsidRDefault="00660274" w:rsidP="00660274">
            <w:pPr>
              <w:rPr>
                <w:sz w:val="18"/>
              </w:rPr>
            </w:pPr>
            <w:r>
              <w:rPr>
                <w:sz w:val="18"/>
              </w:rPr>
              <w:t>1</w:t>
            </w:r>
          </w:p>
        </w:tc>
      </w:tr>
      <w:tr w:rsidR="00660274" w14:paraId="020CF120"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3462685" w14:textId="77777777" w:rsidR="00660274" w:rsidRDefault="00660274" w:rsidP="00660274">
            <w:pPr>
              <w:rPr>
                <w:sz w:val="18"/>
              </w:rPr>
            </w:pPr>
            <w:r w:rsidRPr="00162B97">
              <w:rPr>
                <w:sz w:val="18"/>
                <w:szCs w:val="18"/>
              </w:rPr>
              <w:t>Článek 82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54080F4" w14:textId="77777777" w:rsidR="00660274" w:rsidRPr="00162B97" w:rsidRDefault="00660274" w:rsidP="00660274">
            <w:pPr>
              <w:ind w:right="72"/>
              <w:jc w:val="both"/>
              <w:rPr>
                <w:sz w:val="18"/>
                <w:szCs w:val="18"/>
              </w:rPr>
            </w:pPr>
            <w:r w:rsidRPr="00162B97">
              <w:rPr>
                <w:sz w:val="18"/>
                <w:szCs w:val="18"/>
              </w:rPr>
              <w:t>Od daně je osvobozen různý materiál, například provazy, lana, sláma, plachty, papíry a lepenka, dřevo či umělá hmota, který je určen k upevnění a ochraně zboží, včetně tepelné ochrany, během jeho přepravy na území Společenství, pokud</w:t>
            </w:r>
          </w:p>
          <w:p w14:paraId="069FD2CF" w14:textId="77777777" w:rsidR="00660274" w:rsidRPr="00162B97" w:rsidRDefault="00660274" w:rsidP="00660274">
            <w:pPr>
              <w:ind w:right="72"/>
              <w:jc w:val="both"/>
              <w:rPr>
                <w:sz w:val="18"/>
                <w:szCs w:val="18"/>
              </w:rPr>
            </w:pPr>
            <w:r w:rsidRPr="00162B97">
              <w:rPr>
                <w:sz w:val="18"/>
                <w:szCs w:val="18"/>
              </w:rPr>
              <w:t>a) nemůže být za obvyklých podmínek opětovně použit a</w:t>
            </w:r>
          </w:p>
          <w:p w14:paraId="3C67023A" w14:textId="77777777" w:rsidR="00660274" w:rsidRDefault="00660274" w:rsidP="00660274">
            <w:pPr>
              <w:jc w:val="both"/>
              <w:rPr>
                <w:sz w:val="18"/>
              </w:rPr>
            </w:pPr>
            <w:r w:rsidRPr="00162B97">
              <w:rPr>
                <w:sz w:val="18"/>
                <w:szCs w:val="18"/>
              </w:rPr>
              <w:t>b) jeho hodnota tvoří součást základu daně při dovozu, jak je vymezen v kapitole 4 hlavy VII směrnice 2006/112/ES.</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6CD394B" w14:textId="00B38D72"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1BE45D"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3B148FC3" w14:textId="5051F822"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1EDC0CB9" w14:textId="77777777" w:rsidR="00660274" w:rsidRPr="000E4BA4" w:rsidRDefault="00660274" w:rsidP="00660274">
            <w:pPr>
              <w:jc w:val="both"/>
              <w:rPr>
                <w:sz w:val="18"/>
              </w:rPr>
            </w:pPr>
            <w:r w:rsidRPr="000E4BA4">
              <w:rPr>
                <w:sz w:val="18"/>
              </w:rPr>
              <w:t>j) různý dovoz, a to</w:t>
            </w:r>
          </w:p>
          <w:p w14:paraId="7AE0E9B9"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21735A37" w14:textId="77777777" w:rsidR="00660274" w:rsidRPr="000E4BA4" w:rsidRDefault="00660274" w:rsidP="00660274">
            <w:pPr>
              <w:jc w:val="both"/>
              <w:rPr>
                <w:sz w:val="18"/>
              </w:rPr>
            </w:pPr>
            <w:r w:rsidRPr="000E4BA4">
              <w:rPr>
                <w:sz w:val="18"/>
              </w:rPr>
              <w:t>2. turistický propagační materiál,</w:t>
            </w:r>
          </w:p>
          <w:p w14:paraId="6158BB22" w14:textId="77777777" w:rsidR="00660274" w:rsidRPr="000E4BA4" w:rsidRDefault="00660274" w:rsidP="00660274">
            <w:pPr>
              <w:jc w:val="both"/>
              <w:rPr>
                <w:sz w:val="18"/>
              </w:rPr>
            </w:pPr>
            <w:r w:rsidRPr="000E4BA4">
              <w:rPr>
                <w:sz w:val="18"/>
              </w:rPr>
              <w:t>3. různé dokumenty a zboží,</w:t>
            </w:r>
          </w:p>
          <w:p w14:paraId="240FE850" w14:textId="77777777" w:rsidR="00660274" w:rsidRPr="000E4BA4" w:rsidRDefault="00660274" w:rsidP="00660274">
            <w:pPr>
              <w:jc w:val="both"/>
              <w:rPr>
                <w:sz w:val="18"/>
              </w:rPr>
            </w:pPr>
            <w:r w:rsidRPr="000E4BA4">
              <w:rPr>
                <w:sz w:val="18"/>
              </w:rPr>
              <w:t>4. materiál k upevnění a ochraně zboží při přepravě,</w:t>
            </w:r>
          </w:p>
          <w:p w14:paraId="114FFA31" w14:textId="77777777" w:rsidR="00660274" w:rsidRPr="000E4BA4" w:rsidRDefault="00660274" w:rsidP="00660274">
            <w:pPr>
              <w:jc w:val="both"/>
              <w:rPr>
                <w:sz w:val="18"/>
              </w:rPr>
            </w:pPr>
            <w:r w:rsidRPr="000E4BA4">
              <w:rPr>
                <w:sz w:val="18"/>
              </w:rPr>
              <w:t>5. stelivo, píce a krmivo pro zvířata během jejich přepravy,</w:t>
            </w:r>
          </w:p>
          <w:p w14:paraId="443DD4F6"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131FACD3"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4135CAC2"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B03F7B"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8024B4" w14:textId="77777777" w:rsidR="00660274" w:rsidRDefault="00660274" w:rsidP="00660274">
            <w:pPr>
              <w:rPr>
                <w:sz w:val="18"/>
              </w:rPr>
            </w:pPr>
            <w:r>
              <w:rPr>
                <w:sz w:val="18"/>
              </w:rPr>
              <w:t>1</w:t>
            </w:r>
          </w:p>
        </w:tc>
      </w:tr>
      <w:tr w:rsidR="00660274" w14:paraId="55A8694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58B0309" w14:textId="77777777" w:rsidR="00660274" w:rsidRDefault="00660274" w:rsidP="00660274">
            <w:pPr>
              <w:rPr>
                <w:sz w:val="18"/>
              </w:rPr>
            </w:pPr>
            <w:r w:rsidRPr="00162B97">
              <w:rPr>
                <w:sz w:val="18"/>
                <w:szCs w:val="18"/>
              </w:rPr>
              <w:t>Článek 83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10042C6" w14:textId="77777777" w:rsidR="00660274" w:rsidRDefault="00660274" w:rsidP="00660274">
            <w:pPr>
              <w:jc w:val="both"/>
              <w:rPr>
                <w:sz w:val="18"/>
              </w:rPr>
            </w:pPr>
            <w:r w:rsidRPr="00162B97">
              <w:rPr>
                <w:sz w:val="18"/>
                <w:szCs w:val="18"/>
              </w:rPr>
              <w:t>Od daně je osvobozeno stelivo, píce a krmivo všeho druhu, které je umístěno v dopravních prostředcích používaných k přepravě zvířat na území členského státu a které je určeno k péči o zvířata během cesty.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20E4986" w14:textId="03460305"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2757DE"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562E235" w14:textId="539B848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6D8CF4D3" w14:textId="77777777" w:rsidR="00660274" w:rsidRPr="000E4BA4" w:rsidRDefault="00660274" w:rsidP="00660274">
            <w:pPr>
              <w:jc w:val="both"/>
              <w:rPr>
                <w:sz w:val="18"/>
              </w:rPr>
            </w:pPr>
            <w:r w:rsidRPr="000E4BA4">
              <w:rPr>
                <w:sz w:val="18"/>
              </w:rPr>
              <w:t>j) různý dovoz, a to</w:t>
            </w:r>
          </w:p>
          <w:p w14:paraId="5399404E"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3944E1B4" w14:textId="77777777" w:rsidR="00660274" w:rsidRPr="000E4BA4" w:rsidRDefault="00660274" w:rsidP="00660274">
            <w:pPr>
              <w:jc w:val="both"/>
              <w:rPr>
                <w:sz w:val="18"/>
              </w:rPr>
            </w:pPr>
            <w:r w:rsidRPr="000E4BA4">
              <w:rPr>
                <w:sz w:val="18"/>
              </w:rPr>
              <w:t>2. turistický propagační materiál,</w:t>
            </w:r>
          </w:p>
          <w:p w14:paraId="2293896A" w14:textId="77777777" w:rsidR="00660274" w:rsidRPr="000E4BA4" w:rsidRDefault="00660274" w:rsidP="00660274">
            <w:pPr>
              <w:jc w:val="both"/>
              <w:rPr>
                <w:sz w:val="18"/>
              </w:rPr>
            </w:pPr>
            <w:r w:rsidRPr="000E4BA4">
              <w:rPr>
                <w:sz w:val="18"/>
              </w:rPr>
              <w:t>3. různé dokumenty a zboží,</w:t>
            </w:r>
          </w:p>
          <w:p w14:paraId="110B64E1" w14:textId="77777777" w:rsidR="00660274" w:rsidRPr="000E4BA4" w:rsidRDefault="00660274" w:rsidP="00660274">
            <w:pPr>
              <w:jc w:val="both"/>
              <w:rPr>
                <w:sz w:val="18"/>
              </w:rPr>
            </w:pPr>
            <w:r w:rsidRPr="000E4BA4">
              <w:rPr>
                <w:sz w:val="18"/>
              </w:rPr>
              <w:t>4. materiál k upevnění a ochraně zboží při přepravě,</w:t>
            </w:r>
          </w:p>
          <w:p w14:paraId="7D29B625" w14:textId="77777777" w:rsidR="00660274" w:rsidRPr="000E4BA4" w:rsidRDefault="00660274" w:rsidP="00660274">
            <w:pPr>
              <w:jc w:val="both"/>
              <w:rPr>
                <w:sz w:val="18"/>
              </w:rPr>
            </w:pPr>
            <w:r w:rsidRPr="000E4BA4">
              <w:rPr>
                <w:sz w:val="18"/>
              </w:rPr>
              <w:t>5. stelivo, píce a krmivo pro zvířata během jejich přepravy,</w:t>
            </w:r>
          </w:p>
          <w:p w14:paraId="443DA24D"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0B883D5E"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04A6E704"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1F929D8"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C70F73" w14:textId="77777777" w:rsidR="00660274" w:rsidRDefault="00660274" w:rsidP="00660274">
            <w:pPr>
              <w:rPr>
                <w:sz w:val="18"/>
              </w:rPr>
            </w:pPr>
            <w:r>
              <w:rPr>
                <w:sz w:val="18"/>
              </w:rPr>
              <w:t>1</w:t>
            </w:r>
          </w:p>
        </w:tc>
      </w:tr>
      <w:tr w:rsidR="00660274" w14:paraId="2C9E39C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8DC5D21" w14:textId="77777777" w:rsidR="00660274" w:rsidRDefault="00660274" w:rsidP="00660274">
            <w:pPr>
              <w:rPr>
                <w:sz w:val="18"/>
                <w:szCs w:val="18"/>
              </w:rPr>
            </w:pPr>
            <w:r w:rsidRPr="00162B97">
              <w:rPr>
                <w:sz w:val="18"/>
                <w:szCs w:val="18"/>
              </w:rPr>
              <w:t xml:space="preserve">Článek </w:t>
            </w:r>
            <w:r>
              <w:rPr>
                <w:sz w:val="18"/>
                <w:szCs w:val="18"/>
              </w:rPr>
              <w:t>84</w:t>
            </w:r>
          </w:p>
          <w:p w14:paraId="78ED90A1"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D261EE" w14:textId="77777777" w:rsidR="00660274" w:rsidRPr="0091491A" w:rsidRDefault="00660274" w:rsidP="00660274">
            <w:pPr>
              <w:ind w:right="72"/>
              <w:jc w:val="both"/>
              <w:rPr>
                <w:sz w:val="18"/>
                <w:szCs w:val="18"/>
              </w:rPr>
            </w:pPr>
            <w:r w:rsidRPr="0091491A">
              <w:rPr>
                <w:sz w:val="18"/>
                <w:szCs w:val="18"/>
              </w:rPr>
              <w:t>1. Za podmínek stanovených v článcích 85, 86 a 87 jsou od daně osvobozeny</w:t>
            </w:r>
          </w:p>
          <w:p w14:paraId="3E03C19A" w14:textId="77777777" w:rsidR="00660274" w:rsidRPr="0091491A" w:rsidRDefault="00660274" w:rsidP="00660274">
            <w:pPr>
              <w:ind w:right="72"/>
              <w:jc w:val="both"/>
              <w:rPr>
                <w:sz w:val="18"/>
                <w:szCs w:val="18"/>
              </w:rPr>
            </w:pPr>
            <w:r w:rsidRPr="0091491A">
              <w:rPr>
                <w:sz w:val="18"/>
                <w:szCs w:val="18"/>
              </w:rPr>
              <w:t>a) pohonné hmoty v běžných nádržích</w:t>
            </w:r>
          </w:p>
          <w:p w14:paraId="3126F821" w14:textId="77777777" w:rsidR="00660274" w:rsidRPr="0091491A" w:rsidRDefault="00660274" w:rsidP="00660274">
            <w:pPr>
              <w:ind w:right="72"/>
              <w:jc w:val="both"/>
              <w:rPr>
                <w:sz w:val="18"/>
                <w:szCs w:val="18"/>
              </w:rPr>
            </w:pPr>
            <w:r w:rsidRPr="0091491A">
              <w:rPr>
                <w:sz w:val="18"/>
                <w:szCs w:val="18"/>
              </w:rPr>
              <w:t>i) osobních motorových vozidel, motorových vozidel k obchodnímu použití a motocyklů,</w:t>
            </w:r>
          </w:p>
          <w:p w14:paraId="3F09D2E5" w14:textId="77777777" w:rsidR="00660274" w:rsidRPr="0091491A" w:rsidRDefault="00660274" w:rsidP="00660274">
            <w:pPr>
              <w:ind w:right="72"/>
              <w:jc w:val="both"/>
              <w:rPr>
                <w:sz w:val="18"/>
                <w:szCs w:val="18"/>
              </w:rPr>
            </w:pPr>
            <w:r w:rsidRPr="0091491A">
              <w:rPr>
                <w:sz w:val="18"/>
                <w:szCs w:val="18"/>
              </w:rPr>
              <w:t>ii) speciálních kontejnerů;</w:t>
            </w:r>
          </w:p>
          <w:p w14:paraId="76EC6AE9" w14:textId="77777777" w:rsidR="00660274" w:rsidRPr="0091491A" w:rsidRDefault="00660274" w:rsidP="00660274">
            <w:pPr>
              <w:ind w:right="72"/>
              <w:jc w:val="both"/>
              <w:rPr>
                <w:sz w:val="18"/>
                <w:szCs w:val="18"/>
              </w:rPr>
            </w:pPr>
            <w:r w:rsidRPr="0091491A">
              <w:rPr>
                <w:sz w:val="18"/>
                <w:szCs w:val="18"/>
              </w:rPr>
              <w:t>b) pohonné hmoty v přenosných nádržích dovážené v osobních motorových vozidlech a na motocyklech v množství nejvýše 10 litrů na vozidlo, aniž jsou dotčeny vnitrostátní předpisy o držení a přepravě pohonných hmot.</w:t>
            </w:r>
          </w:p>
          <w:p w14:paraId="66CE7709" w14:textId="77777777" w:rsidR="00660274" w:rsidRPr="0091491A" w:rsidRDefault="00660274" w:rsidP="00660274">
            <w:pPr>
              <w:ind w:right="72"/>
              <w:jc w:val="both"/>
              <w:rPr>
                <w:sz w:val="18"/>
                <w:szCs w:val="18"/>
              </w:rPr>
            </w:pPr>
            <w:r w:rsidRPr="0091491A">
              <w:rPr>
                <w:sz w:val="18"/>
                <w:szCs w:val="18"/>
              </w:rPr>
              <w:t>2. Pro účely odstavce 1 se rozumí</w:t>
            </w:r>
          </w:p>
          <w:p w14:paraId="19B980FE" w14:textId="77777777" w:rsidR="00660274" w:rsidRPr="0091491A" w:rsidRDefault="00660274" w:rsidP="00660274">
            <w:pPr>
              <w:ind w:right="72"/>
              <w:jc w:val="both"/>
              <w:rPr>
                <w:sz w:val="18"/>
                <w:szCs w:val="18"/>
              </w:rPr>
            </w:pPr>
            <w:r w:rsidRPr="0091491A">
              <w:rPr>
                <w:sz w:val="18"/>
                <w:szCs w:val="18"/>
              </w:rPr>
              <w:t>a) "motorovým vozidlem k obchodnímu použití" silniční motorové vozidlo (včetně tahačů s přívěsem nebo bez něj), které je svou konstrukcí a vybavením přizpůsobené a určené k přepravě za úplatu nebo bezúplatně více než devíti osob, včetně řidiče, anebo zboží, a jakékoli speciální silniční motorové vozidlo určené pro jiné účely než k přepravě jako takové;</w:t>
            </w:r>
          </w:p>
          <w:p w14:paraId="7C965940" w14:textId="77777777" w:rsidR="00660274" w:rsidRPr="0091491A" w:rsidRDefault="00660274" w:rsidP="00660274">
            <w:pPr>
              <w:ind w:right="72"/>
              <w:jc w:val="both"/>
              <w:rPr>
                <w:sz w:val="18"/>
                <w:szCs w:val="18"/>
              </w:rPr>
            </w:pPr>
            <w:r w:rsidRPr="0091491A">
              <w:rPr>
                <w:sz w:val="18"/>
                <w:szCs w:val="18"/>
              </w:rPr>
              <w:t>b) "osobním motorovým vozidlem" motorové vozidlo, které nesplňuje kritéria vymezená v písmenu a);</w:t>
            </w:r>
          </w:p>
          <w:p w14:paraId="2EEAE94F" w14:textId="77777777" w:rsidR="00660274" w:rsidRPr="0091491A" w:rsidRDefault="00660274" w:rsidP="00660274">
            <w:pPr>
              <w:ind w:right="72"/>
              <w:jc w:val="both"/>
              <w:rPr>
                <w:sz w:val="18"/>
                <w:szCs w:val="18"/>
              </w:rPr>
            </w:pPr>
            <w:r w:rsidRPr="0091491A">
              <w:rPr>
                <w:sz w:val="18"/>
                <w:szCs w:val="18"/>
              </w:rPr>
              <w:t>c) "běžnými nádržemi"</w:t>
            </w:r>
          </w:p>
          <w:p w14:paraId="05053553" w14:textId="77777777" w:rsidR="00660274" w:rsidRPr="0091491A" w:rsidRDefault="00660274" w:rsidP="00660274">
            <w:pPr>
              <w:ind w:right="72"/>
              <w:jc w:val="both"/>
              <w:rPr>
                <w:sz w:val="18"/>
                <w:szCs w:val="18"/>
              </w:rPr>
            </w:pPr>
            <w:r w:rsidRPr="0091491A">
              <w:rPr>
                <w:sz w:val="18"/>
                <w:szCs w:val="18"/>
              </w:rPr>
              <w:t>i) nádrže výrobcem trvale zabudované na všech motorových vozidlech stejného typu jako předmětné vozidlo, jejichž trvalé zabudování umožňuje přímé použití pohonných hmot jak pro pohon vozidla, tak pro případnou činnost chladicího nebo jiného systému během dopravy,</w:t>
            </w:r>
          </w:p>
          <w:p w14:paraId="33DB586A" w14:textId="77777777" w:rsidR="00660274" w:rsidRPr="0091491A" w:rsidRDefault="00660274" w:rsidP="00660274">
            <w:pPr>
              <w:ind w:right="72"/>
              <w:jc w:val="both"/>
              <w:rPr>
                <w:sz w:val="18"/>
                <w:szCs w:val="18"/>
              </w:rPr>
            </w:pPr>
            <w:r w:rsidRPr="0091491A">
              <w:rPr>
                <w:sz w:val="18"/>
                <w:szCs w:val="18"/>
              </w:rPr>
              <w:t>ii) nádrže výrobcem trvale zabudované na všech kontejnerech stejného typu jako předmětný kontejner, jejichž trvalé zabudování umožňuje přímé použití pohonných hmot pro činnost chladicího nebo jiného systému, jímž jsou speciální kontejnery vybaveny, během dopravy;</w:t>
            </w:r>
          </w:p>
          <w:p w14:paraId="00DBBB3F" w14:textId="77777777" w:rsidR="00660274" w:rsidRPr="0091491A" w:rsidRDefault="00660274" w:rsidP="00660274">
            <w:pPr>
              <w:ind w:right="72"/>
              <w:jc w:val="both"/>
              <w:rPr>
                <w:sz w:val="18"/>
                <w:szCs w:val="18"/>
              </w:rPr>
            </w:pPr>
            <w:r w:rsidRPr="0091491A">
              <w:rPr>
                <w:sz w:val="18"/>
                <w:szCs w:val="18"/>
              </w:rPr>
              <w:t>d) "speciálním kontejnerem" kontejner vybavený speciálním zařízením pro chladicí, okysličovací, tepelně izolační nebo jiný systém.</w:t>
            </w:r>
          </w:p>
          <w:p w14:paraId="08AB001C" w14:textId="77777777" w:rsidR="00660274" w:rsidRDefault="00660274" w:rsidP="00660274">
            <w:pPr>
              <w:jc w:val="both"/>
              <w:rPr>
                <w:sz w:val="18"/>
              </w:rPr>
            </w:pPr>
            <w:r w:rsidRPr="0091491A">
              <w:rPr>
                <w:sz w:val="18"/>
                <w:szCs w:val="18"/>
              </w:rPr>
              <w:t>Za běžné nádrže se vedle nádrží uvedených v prvním pododstavci písm. c) bodě i) považují rovněž plynové nádrže určené pro motorová vozidla, které umožňují přímé použití plynu jako pohonné hmoty, a nádrže určené pro jiné systémy, jimiž může být vozidlo vybaveno.</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32FE9B2" w14:textId="2FEE8E8F"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252780"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C68FC75" w14:textId="015FC963"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52A9D102" w14:textId="77777777" w:rsidR="00660274" w:rsidRPr="000E4BA4" w:rsidRDefault="00660274" w:rsidP="00660274">
            <w:pPr>
              <w:jc w:val="both"/>
              <w:rPr>
                <w:sz w:val="18"/>
              </w:rPr>
            </w:pPr>
            <w:r w:rsidRPr="000E4BA4">
              <w:rPr>
                <w:sz w:val="18"/>
              </w:rPr>
              <w:t>j) různý dovoz, a to</w:t>
            </w:r>
          </w:p>
          <w:p w14:paraId="57C428A8"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1B589EFB" w14:textId="77777777" w:rsidR="00660274" w:rsidRPr="000E4BA4" w:rsidRDefault="00660274" w:rsidP="00660274">
            <w:pPr>
              <w:jc w:val="both"/>
              <w:rPr>
                <w:sz w:val="18"/>
              </w:rPr>
            </w:pPr>
            <w:r w:rsidRPr="000E4BA4">
              <w:rPr>
                <w:sz w:val="18"/>
              </w:rPr>
              <w:t>2. turistický propagační materiál,</w:t>
            </w:r>
          </w:p>
          <w:p w14:paraId="31D7D6E1" w14:textId="77777777" w:rsidR="00660274" w:rsidRPr="000E4BA4" w:rsidRDefault="00660274" w:rsidP="00660274">
            <w:pPr>
              <w:jc w:val="both"/>
              <w:rPr>
                <w:sz w:val="18"/>
              </w:rPr>
            </w:pPr>
            <w:r w:rsidRPr="000E4BA4">
              <w:rPr>
                <w:sz w:val="18"/>
              </w:rPr>
              <w:t>3. různé dokumenty a zboží,</w:t>
            </w:r>
          </w:p>
          <w:p w14:paraId="405B4B75" w14:textId="77777777" w:rsidR="00660274" w:rsidRPr="000E4BA4" w:rsidRDefault="00660274" w:rsidP="00660274">
            <w:pPr>
              <w:jc w:val="both"/>
              <w:rPr>
                <w:sz w:val="18"/>
              </w:rPr>
            </w:pPr>
            <w:r w:rsidRPr="000E4BA4">
              <w:rPr>
                <w:sz w:val="18"/>
              </w:rPr>
              <w:t>4. materiál k upevnění a ochraně zboží při přepravě,</w:t>
            </w:r>
          </w:p>
          <w:p w14:paraId="096A998E" w14:textId="77777777" w:rsidR="00660274" w:rsidRPr="000E4BA4" w:rsidRDefault="00660274" w:rsidP="00660274">
            <w:pPr>
              <w:jc w:val="both"/>
              <w:rPr>
                <w:sz w:val="18"/>
              </w:rPr>
            </w:pPr>
            <w:r w:rsidRPr="000E4BA4">
              <w:rPr>
                <w:sz w:val="18"/>
              </w:rPr>
              <w:t>5. stelivo, píce a krmivo pro zvířata během jejich přepravy,</w:t>
            </w:r>
          </w:p>
          <w:p w14:paraId="59918C17"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3FB82E57"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17D68D3C"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F4F12B"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D4C533" w14:textId="77777777" w:rsidR="00660274" w:rsidRDefault="00660274" w:rsidP="00660274">
            <w:pPr>
              <w:rPr>
                <w:sz w:val="18"/>
              </w:rPr>
            </w:pPr>
            <w:r>
              <w:rPr>
                <w:sz w:val="18"/>
              </w:rPr>
              <w:t>1</w:t>
            </w:r>
          </w:p>
        </w:tc>
      </w:tr>
      <w:tr w:rsidR="00660274" w14:paraId="4C44A900"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D1B51B2" w14:textId="77777777" w:rsidR="00660274" w:rsidRDefault="00660274" w:rsidP="00660274">
            <w:pPr>
              <w:rPr>
                <w:sz w:val="18"/>
              </w:rPr>
            </w:pPr>
            <w:r w:rsidRPr="00162B97">
              <w:rPr>
                <w:sz w:val="18"/>
                <w:szCs w:val="18"/>
              </w:rPr>
              <w:t>Článek 85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C1A01AB" w14:textId="77777777" w:rsidR="00660274" w:rsidRPr="00162B97" w:rsidRDefault="00660274" w:rsidP="00660274">
            <w:pPr>
              <w:ind w:right="72"/>
              <w:jc w:val="both"/>
              <w:rPr>
                <w:sz w:val="18"/>
                <w:szCs w:val="18"/>
              </w:rPr>
            </w:pPr>
            <w:r w:rsidRPr="00162B97">
              <w:rPr>
                <w:sz w:val="18"/>
                <w:szCs w:val="18"/>
              </w:rPr>
              <w:t>Členské státy mohou omezit množství pohonných hmot v běžných palivových nádržích motorových vozidel k obchodnímu použití a ve speciálních kontejnerech osvobozené od daně:</w:t>
            </w:r>
          </w:p>
          <w:p w14:paraId="7CBEB517" w14:textId="77777777" w:rsidR="00660274" w:rsidRPr="00162B97" w:rsidRDefault="00660274" w:rsidP="00660274">
            <w:pPr>
              <w:ind w:right="72"/>
              <w:jc w:val="both"/>
              <w:rPr>
                <w:sz w:val="18"/>
                <w:szCs w:val="18"/>
              </w:rPr>
            </w:pPr>
            <w:r w:rsidRPr="00162B97">
              <w:rPr>
                <w:sz w:val="18"/>
                <w:szCs w:val="18"/>
              </w:rPr>
              <w:t xml:space="preserve">a) pokud vozidlo přijíždí ze třetí země, na </w:t>
            </w:r>
            <w:smartTag w:uri="urn:schemas-microsoft-com:office:smarttags" w:element="metricconverter">
              <w:smartTagPr>
                <w:attr w:name="ProductID" w:val="200 litrů"/>
              </w:smartTagPr>
              <w:r w:rsidRPr="00162B97">
                <w:rPr>
                  <w:sz w:val="18"/>
                  <w:szCs w:val="18"/>
                </w:rPr>
                <w:t>200 litrů</w:t>
              </w:r>
            </w:smartTag>
            <w:r w:rsidRPr="00162B97">
              <w:rPr>
                <w:sz w:val="18"/>
                <w:szCs w:val="18"/>
              </w:rPr>
              <w:t xml:space="preserve"> na vozidlo a cestu;</w:t>
            </w:r>
          </w:p>
          <w:p w14:paraId="3B36277F" w14:textId="77777777" w:rsidR="00660274" w:rsidRDefault="00660274" w:rsidP="00660274">
            <w:pPr>
              <w:jc w:val="both"/>
              <w:rPr>
                <w:sz w:val="18"/>
              </w:rPr>
            </w:pPr>
            <w:r w:rsidRPr="00162B97">
              <w:rPr>
                <w:sz w:val="18"/>
                <w:szCs w:val="18"/>
              </w:rPr>
              <w:t xml:space="preserve">b) na </w:t>
            </w:r>
            <w:smartTag w:uri="urn:schemas-microsoft-com:office:smarttags" w:element="metricconverter">
              <w:smartTagPr>
                <w:attr w:name="ProductID" w:val="200 litrů"/>
              </w:smartTagPr>
              <w:r w:rsidRPr="00162B97">
                <w:rPr>
                  <w:sz w:val="18"/>
                  <w:szCs w:val="18"/>
                </w:rPr>
                <w:t>200 litrů</w:t>
              </w:r>
            </w:smartTag>
            <w:r w:rsidRPr="00162B97">
              <w:rPr>
                <w:sz w:val="18"/>
                <w:szCs w:val="18"/>
              </w:rPr>
              <w:t xml:space="preserve"> na speciální kontejner a cestu.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795FB98" w14:textId="6DDFD00F"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E1C27F"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2EF5887" w14:textId="5CB368C4"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3241D71" w14:textId="77777777" w:rsidR="00660274" w:rsidRPr="000E4BA4" w:rsidRDefault="00660274" w:rsidP="00660274">
            <w:pPr>
              <w:jc w:val="both"/>
              <w:rPr>
                <w:sz w:val="18"/>
              </w:rPr>
            </w:pPr>
            <w:r w:rsidRPr="000E4BA4">
              <w:rPr>
                <w:sz w:val="18"/>
              </w:rPr>
              <w:t>j) různý dovoz, a to</w:t>
            </w:r>
          </w:p>
          <w:p w14:paraId="5B8A4F31"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640CEE27" w14:textId="77777777" w:rsidR="00660274" w:rsidRPr="000E4BA4" w:rsidRDefault="00660274" w:rsidP="00660274">
            <w:pPr>
              <w:jc w:val="both"/>
              <w:rPr>
                <w:sz w:val="18"/>
              </w:rPr>
            </w:pPr>
            <w:r w:rsidRPr="000E4BA4">
              <w:rPr>
                <w:sz w:val="18"/>
              </w:rPr>
              <w:t>2. turistický propagační materiál,</w:t>
            </w:r>
          </w:p>
          <w:p w14:paraId="5F1948D3" w14:textId="77777777" w:rsidR="00660274" w:rsidRPr="000E4BA4" w:rsidRDefault="00660274" w:rsidP="00660274">
            <w:pPr>
              <w:jc w:val="both"/>
              <w:rPr>
                <w:sz w:val="18"/>
              </w:rPr>
            </w:pPr>
            <w:r w:rsidRPr="000E4BA4">
              <w:rPr>
                <w:sz w:val="18"/>
              </w:rPr>
              <w:t>3. různé dokumenty a zboží,</w:t>
            </w:r>
          </w:p>
          <w:p w14:paraId="680BADC0" w14:textId="77777777" w:rsidR="00660274" w:rsidRPr="000E4BA4" w:rsidRDefault="00660274" w:rsidP="00660274">
            <w:pPr>
              <w:jc w:val="both"/>
              <w:rPr>
                <w:sz w:val="18"/>
              </w:rPr>
            </w:pPr>
            <w:r w:rsidRPr="000E4BA4">
              <w:rPr>
                <w:sz w:val="18"/>
              </w:rPr>
              <w:t>4. materiál k upevnění a ochraně zboží při přepravě,</w:t>
            </w:r>
          </w:p>
          <w:p w14:paraId="23159C8F" w14:textId="77777777" w:rsidR="00660274" w:rsidRPr="000E4BA4" w:rsidRDefault="00660274" w:rsidP="00660274">
            <w:pPr>
              <w:jc w:val="both"/>
              <w:rPr>
                <w:sz w:val="18"/>
              </w:rPr>
            </w:pPr>
            <w:r w:rsidRPr="000E4BA4">
              <w:rPr>
                <w:sz w:val="18"/>
              </w:rPr>
              <w:t>5. stelivo, píce a krmivo pro zvířata během jejich přepravy,</w:t>
            </w:r>
          </w:p>
          <w:p w14:paraId="0F23CC74"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6B6741F3"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7359EFE0"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C545417"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2AEFF7" w14:textId="77777777" w:rsidR="00660274" w:rsidRDefault="00660274" w:rsidP="00660274">
            <w:pPr>
              <w:rPr>
                <w:sz w:val="18"/>
              </w:rPr>
            </w:pPr>
            <w:r>
              <w:rPr>
                <w:sz w:val="18"/>
              </w:rPr>
              <w:t>1</w:t>
            </w:r>
          </w:p>
        </w:tc>
      </w:tr>
      <w:tr w:rsidR="00660274" w14:paraId="44DB425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1144FC7" w14:textId="77777777" w:rsidR="00660274" w:rsidRDefault="00660274" w:rsidP="00660274">
            <w:pPr>
              <w:rPr>
                <w:sz w:val="18"/>
              </w:rPr>
            </w:pPr>
            <w:r w:rsidRPr="00162B97">
              <w:rPr>
                <w:sz w:val="18"/>
                <w:szCs w:val="18"/>
              </w:rPr>
              <w:t>Článek 86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0345328E" w14:textId="77777777" w:rsidR="00660274" w:rsidRPr="00162B97" w:rsidRDefault="00660274" w:rsidP="00660274">
            <w:pPr>
              <w:ind w:right="72"/>
              <w:jc w:val="both"/>
              <w:rPr>
                <w:sz w:val="18"/>
                <w:szCs w:val="18"/>
              </w:rPr>
            </w:pPr>
            <w:r w:rsidRPr="00162B97">
              <w:rPr>
                <w:sz w:val="18"/>
                <w:szCs w:val="18"/>
              </w:rPr>
              <w:t>Členské státy mohou omezit množství pohonných hmot osvobozených od daně</w:t>
            </w:r>
          </w:p>
          <w:p w14:paraId="10B119FA" w14:textId="77777777" w:rsidR="00660274" w:rsidRPr="00162B97" w:rsidRDefault="00660274" w:rsidP="00660274">
            <w:pPr>
              <w:ind w:right="72"/>
              <w:jc w:val="both"/>
              <w:rPr>
                <w:sz w:val="18"/>
                <w:szCs w:val="18"/>
              </w:rPr>
            </w:pPr>
            <w:r w:rsidRPr="00162B97">
              <w:rPr>
                <w:sz w:val="18"/>
                <w:szCs w:val="18"/>
              </w:rPr>
              <w:t xml:space="preserve">a) pro motorová vozidla k obchodnímu použití, která zajišťují mezinárodní dopravu ze třetích zemí nebo třetích území do jejich příhraničního území, jehož hranice prochází ve vzdálenosti nejvýše </w:t>
            </w:r>
            <w:smartTag w:uri="urn:schemas-microsoft-com:office:smarttags" w:element="metricconverter">
              <w:smartTagPr>
                <w:attr w:name="ProductID" w:val="25 kilometrů"/>
              </w:smartTagPr>
              <w:r w:rsidRPr="00162B97">
                <w:rPr>
                  <w:sz w:val="18"/>
                  <w:szCs w:val="18"/>
                </w:rPr>
                <w:t>25 kilometrů</w:t>
              </w:r>
            </w:smartTag>
            <w:r w:rsidRPr="00162B97">
              <w:rPr>
                <w:sz w:val="18"/>
                <w:szCs w:val="18"/>
              </w:rPr>
              <w:t xml:space="preserve"> od státní hranice vzdušnou čarou, pokud tuto dopravu provozují osoby s bydlištěm v tomto pásmu;</w:t>
            </w:r>
          </w:p>
          <w:p w14:paraId="753E471F" w14:textId="77777777" w:rsidR="00660274" w:rsidRDefault="00660274" w:rsidP="00660274">
            <w:pPr>
              <w:jc w:val="both"/>
              <w:rPr>
                <w:sz w:val="18"/>
              </w:rPr>
            </w:pPr>
            <w:r w:rsidRPr="00162B97">
              <w:rPr>
                <w:sz w:val="18"/>
                <w:szCs w:val="18"/>
              </w:rPr>
              <w:t xml:space="preserve">b) pro osobní motorová vozidla patřící osobám s bydlištěm v příhraničním území, jehož hranice prochází ve vzdálenosti nejvýše </w:t>
            </w:r>
            <w:smartTag w:uri="urn:schemas-microsoft-com:office:smarttags" w:element="metricconverter">
              <w:smartTagPr>
                <w:attr w:name="ProductID" w:val="15 kilometrů"/>
              </w:smartTagPr>
              <w:r w:rsidRPr="00162B97">
                <w:rPr>
                  <w:sz w:val="18"/>
                  <w:szCs w:val="18"/>
                </w:rPr>
                <w:t>15 kilometrů</w:t>
              </w:r>
            </w:smartTag>
            <w:r w:rsidRPr="00162B97">
              <w:rPr>
                <w:sz w:val="18"/>
                <w:szCs w:val="18"/>
              </w:rPr>
              <w:t xml:space="preserve"> od státní hranice s třetí zemí nebo územím vzdušnou čarou.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13B63C3" w14:textId="3E3DB6BD"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6F1CDD"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7B308D9" w14:textId="22B9BE3E"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0A676060" w14:textId="77777777" w:rsidR="00660274" w:rsidRPr="000E4BA4" w:rsidRDefault="00660274" w:rsidP="00660274">
            <w:pPr>
              <w:jc w:val="both"/>
              <w:rPr>
                <w:sz w:val="18"/>
              </w:rPr>
            </w:pPr>
            <w:r w:rsidRPr="000E4BA4">
              <w:rPr>
                <w:sz w:val="18"/>
              </w:rPr>
              <w:t>j) různý dovoz, a to</w:t>
            </w:r>
          </w:p>
          <w:p w14:paraId="3AE8F9CC"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16C3E66C" w14:textId="77777777" w:rsidR="00660274" w:rsidRPr="000E4BA4" w:rsidRDefault="00660274" w:rsidP="00660274">
            <w:pPr>
              <w:jc w:val="both"/>
              <w:rPr>
                <w:sz w:val="18"/>
              </w:rPr>
            </w:pPr>
            <w:r w:rsidRPr="000E4BA4">
              <w:rPr>
                <w:sz w:val="18"/>
              </w:rPr>
              <w:t>2. turistický propagační materiál,</w:t>
            </w:r>
          </w:p>
          <w:p w14:paraId="746B7281" w14:textId="77777777" w:rsidR="00660274" w:rsidRPr="000E4BA4" w:rsidRDefault="00660274" w:rsidP="00660274">
            <w:pPr>
              <w:jc w:val="both"/>
              <w:rPr>
                <w:sz w:val="18"/>
              </w:rPr>
            </w:pPr>
            <w:r w:rsidRPr="000E4BA4">
              <w:rPr>
                <w:sz w:val="18"/>
              </w:rPr>
              <w:t>3. různé dokumenty a zboží,</w:t>
            </w:r>
          </w:p>
          <w:p w14:paraId="5914C4AF" w14:textId="77777777" w:rsidR="00660274" w:rsidRPr="000E4BA4" w:rsidRDefault="00660274" w:rsidP="00660274">
            <w:pPr>
              <w:jc w:val="both"/>
              <w:rPr>
                <w:sz w:val="18"/>
              </w:rPr>
            </w:pPr>
            <w:r w:rsidRPr="000E4BA4">
              <w:rPr>
                <w:sz w:val="18"/>
              </w:rPr>
              <w:t>4. materiál k upevnění a ochraně zboží při přepravě,</w:t>
            </w:r>
          </w:p>
          <w:p w14:paraId="0CCA574D" w14:textId="77777777" w:rsidR="00660274" w:rsidRPr="000E4BA4" w:rsidRDefault="00660274" w:rsidP="00660274">
            <w:pPr>
              <w:jc w:val="both"/>
              <w:rPr>
                <w:sz w:val="18"/>
              </w:rPr>
            </w:pPr>
            <w:r w:rsidRPr="000E4BA4">
              <w:rPr>
                <w:sz w:val="18"/>
              </w:rPr>
              <w:t>5. stelivo, píce a krmivo pro zvířata během jejich přepravy,</w:t>
            </w:r>
          </w:p>
          <w:p w14:paraId="4983E3C3"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63C591EB"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2D7BDBA9"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A69C78"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CD524E" w14:textId="77777777" w:rsidR="00660274" w:rsidRDefault="00660274" w:rsidP="00660274">
            <w:pPr>
              <w:rPr>
                <w:sz w:val="18"/>
              </w:rPr>
            </w:pPr>
            <w:r>
              <w:rPr>
                <w:sz w:val="18"/>
              </w:rPr>
              <w:t>1</w:t>
            </w:r>
          </w:p>
        </w:tc>
      </w:tr>
      <w:tr w:rsidR="00660274" w14:paraId="10479935"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A8CF2CD" w14:textId="77777777" w:rsidR="00660274" w:rsidRDefault="00660274" w:rsidP="00660274">
            <w:pPr>
              <w:rPr>
                <w:sz w:val="18"/>
                <w:szCs w:val="18"/>
              </w:rPr>
            </w:pPr>
            <w:r w:rsidRPr="00162B97">
              <w:rPr>
                <w:sz w:val="18"/>
                <w:szCs w:val="18"/>
              </w:rPr>
              <w:t xml:space="preserve">Článek </w:t>
            </w:r>
            <w:r>
              <w:rPr>
                <w:sz w:val="18"/>
                <w:szCs w:val="18"/>
              </w:rPr>
              <w:t>87</w:t>
            </w:r>
          </w:p>
          <w:p w14:paraId="7C4B6B3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45D7838" w14:textId="77777777" w:rsidR="00660274" w:rsidRPr="0091491A" w:rsidRDefault="00660274" w:rsidP="00660274">
            <w:pPr>
              <w:jc w:val="both"/>
              <w:rPr>
                <w:sz w:val="18"/>
                <w:szCs w:val="18"/>
              </w:rPr>
            </w:pPr>
            <w:r w:rsidRPr="0091491A">
              <w:rPr>
                <w:sz w:val="18"/>
                <w:szCs w:val="18"/>
              </w:rPr>
              <w:t>1. Pohonné hmoty, které byly osvobozeny od daně, nelze použít v jiném vozidle, než ve kterém byly dovezeny, a nesmějí být z tohoto vozidla vyňaty a skladovány, s výjimkou nutných oprav vozidla, ani převedeny za úplatu nebo bezúplatně osobami, které uplatnily nárok na osvobození od daně.</w:t>
            </w:r>
          </w:p>
          <w:p w14:paraId="40D9E8C4" w14:textId="77777777" w:rsidR="00660274" w:rsidRDefault="00660274" w:rsidP="00660274">
            <w:pPr>
              <w:jc w:val="both"/>
              <w:rPr>
                <w:sz w:val="18"/>
              </w:rPr>
            </w:pPr>
            <w:r w:rsidRPr="0091491A">
              <w:rPr>
                <w:sz w:val="18"/>
                <w:szCs w:val="18"/>
              </w:rPr>
              <w:t>2. Při nedodržení podmínek stanovených v odstavci 1 je vybrána DPH při dovozu podle sazby platné ke dni nedodržení podmínek podle druhu a na základě hodnoty, kterou příslušné orgány k tomuto dni zjistí nebo stanoví.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2C37AC1" w14:textId="60984674"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48DF89"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6B43EB3" w14:textId="0E7EFDD8"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6BD61EC9" w14:textId="77777777" w:rsidR="00660274" w:rsidRPr="000E4BA4" w:rsidRDefault="00660274" w:rsidP="00660274">
            <w:pPr>
              <w:jc w:val="both"/>
              <w:rPr>
                <w:sz w:val="18"/>
              </w:rPr>
            </w:pPr>
            <w:r w:rsidRPr="000E4BA4">
              <w:rPr>
                <w:sz w:val="18"/>
              </w:rPr>
              <w:t>j) různý dovoz, a to</w:t>
            </w:r>
          </w:p>
          <w:p w14:paraId="1067E2FC"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7C7B88A1" w14:textId="77777777" w:rsidR="00660274" w:rsidRPr="000E4BA4" w:rsidRDefault="00660274" w:rsidP="00660274">
            <w:pPr>
              <w:jc w:val="both"/>
              <w:rPr>
                <w:sz w:val="18"/>
              </w:rPr>
            </w:pPr>
            <w:r w:rsidRPr="000E4BA4">
              <w:rPr>
                <w:sz w:val="18"/>
              </w:rPr>
              <w:t>2. turistický propagační materiál,</w:t>
            </w:r>
          </w:p>
          <w:p w14:paraId="2A357356" w14:textId="77777777" w:rsidR="00660274" w:rsidRPr="000E4BA4" w:rsidRDefault="00660274" w:rsidP="00660274">
            <w:pPr>
              <w:jc w:val="both"/>
              <w:rPr>
                <w:sz w:val="18"/>
              </w:rPr>
            </w:pPr>
            <w:r w:rsidRPr="000E4BA4">
              <w:rPr>
                <w:sz w:val="18"/>
              </w:rPr>
              <w:t>3. různé dokumenty a zboží,</w:t>
            </w:r>
          </w:p>
          <w:p w14:paraId="5F9684FB" w14:textId="77777777" w:rsidR="00660274" w:rsidRPr="000E4BA4" w:rsidRDefault="00660274" w:rsidP="00660274">
            <w:pPr>
              <w:jc w:val="both"/>
              <w:rPr>
                <w:sz w:val="18"/>
              </w:rPr>
            </w:pPr>
            <w:r w:rsidRPr="000E4BA4">
              <w:rPr>
                <w:sz w:val="18"/>
              </w:rPr>
              <w:t>4. materiál k upevnění a ochraně zboží při přepravě,</w:t>
            </w:r>
          </w:p>
          <w:p w14:paraId="2C7869C0" w14:textId="77777777" w:rsidR="00660274" w:rsidRPr="000E4BA4" w:rsidRDefault="00660274" w:rsidP="00660274">
            <w:pPr>
              <w:jc w:val="both"/>
              <w:rPr>
                <w:sz w:val="18"/>
              </w:rPr>
            </w:pPr>
            <w:r w:rsidRPr="000E4BA4">
              <w:rPr>
                <w:sz w:val="18"/>
              </w:rPr>
              <w:t>5. stelivo, píce a krmivo pro zvířata během jejich přepravy,</w:t>
            </w:r>
          </w:p>
          <w:p w14:paraId="227DB90D"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4C30FA71"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0E04AF46"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C4CB52"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B90026" w14:textId="77777777" w:rsidR="00660274" w:rsidRDefault="00660274" w:rsidP="00660274">
            <w:pPr>
              <w:rPr>
                <w:sz w:val="18"/>
              </w:rPr>
            </w:pPr>
            <w:r>
              <w:rPr>
                <w:sz w:val="18"/>
              </w:rPr>
              <w:t>1</w:t>
            </w:r>
          </w:p>
        </w:tc>
      </w:tr>
      <w:tr w:rsidR="00660274" w14:paraId="5FE26AF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5CD5335" w14:textId="77777777" w:rsidR="00660274" w:rsidRDefault="00660274" w:rsidP="00660274">
            <w:pPr>
              <w:rPr>
                <w:sz w:val="18"/>
              </w:rPr>
            </w:pPr>
            <w:r w:rsidRPr="00162B97">
              <w:rPr>
                <w:sz w:val="18"/>
                <w:szCs w:val="18"/>
              </w:rPr>
              <w:t>Článek 88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0FDE0A2" w14:textId="77777777" w:rsidR="00660274" w:rsidRDefault="00660274" w:rsidP="00660274">
            <w:pPr>
              <w:jc w:val="both"/>
              <w:rPr>
                <w:sz w:val="18"/>
              </w:rPr>
            </w:pPr>
            <w:r w:rsidRPr="00162B97">
              <w:rPr>
                <w:sz w:val="18"/>
                <w:szCs w:val="18"/>
              </w:rPr>
              <w:t>Osvobození od daně se vztahuje rovněž na maziva nacházející se v motorových vozidlech v množství odpovídajícím obvyklé potřebě jejich provozu během cesty</w:t>
            </w:r>
            <w:r>
              <w:rPr>
                <w:sz w:val="18"/>
                <w:szCs w:val="18"/>
              </w:rPr>
              <w:t>.</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69F9286" w14:textId="4CD3A928"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C4F932"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998B6D2"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72AA9750" w14:textId="77777777" w:rsidR="00660274" w:rsidRPr="000E4BA4" w:rsidRDefault="00660274" w:rsidP="00660274">
            <w:pPr>
              <w:jc w:val="both"/>
              <w:rPr>
                <w:sz w:val="18"/>
              </w:rPr>
            </w:pPr>
            <w:r w:rsidRPr="000E4BA4">
              <w:rPr>
                <w:sz w:val="18"/>
              </w:rPr>
              <w:t>j) různý dovoz, a to</w:t>
            </w:r>
          </w:p>
          <w:p w14:paraId="157BD02D"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49EE086B" w14:textId="77777777" w:rsidR="00660274" w:rsidRPr="000E4BA4" w:rsidRDefault="00660274" w:rsidP="00660274">
            <w:pPr>
              <w:jc w:val="both"/>
              <w:rPr>
                <w:sz w:val="18"/>
              </w:rPr>
            </w:pPr>
            <w:r w:rsidRPr="000E4BA4">
              <w:rPr>
                <w:sz w:val="18"/>
              </w:rPr>
              <w:t>2. turistický propagační materiál,</w:t>
            </w:r>
          </w:p>
          <w:p w14:paraId="4BC5C1F1" w14:textId="77777777" w:rsidR="00660274" w:rsidRPr="000E4BA4" w:rsidRDefault="00660274" w:rsidP="00660274">
            <w:pPr>
              <w:jc w:val="both"/>
              <w:rPr>
                <w:sz w:val="18"/>
              </w:rPr>
            </w:pPr>
            <w:r w:rsidRPr="000E4BA4">
              <w:rPr>
                <w:sz w:val="18"/>
              </w:rPr>
              <w:t>3. různé dokumenty a zboží,</w:t>
            </w:r>
          </w:p>
          <w:p w14:paraId="7CAE28EB" w14:textId="77777777" w:rsidR="00660274" w:rsidRPr="000E4BA4" w:rsidRDefault="00660274" w:rsidP="00660274">
            <w:pPr>
              <w:jc w:val="both"/>
              <w:rPr>
                <w:sz w:val="18"/>
              </w:rPr>
            </w:pPr>
            <w:r w:rsidRPr="000E4BA4">
              <w:rPr>
                <w:sz w:val="18"/>
              </w:rPr>
              <w:t>4. materiál k upevnění a ochraně zboží při přepravě,</w:t>
            </w:r>
          </w:p>
          <w:p w14:paraId="4064AE91" w14:textId="77777777" w:rsidR="00660274" w:rsidRPr="000E4BA4" w:rsidRDefault="00660274" w:rsidP="00660274">
            <w:pPr>
              <w:jc w:val="both"/>
              <w:rPr>
                <w:sz w:val="18"/>
              </w:rPr>
            </w:pPr>
            <w:r w:rsidRPr="000E4BA4">
              <w:rPr>
                <w:sz w:val="18"/>
              </w:rPr>
              <w:t>5. stelivo, píce a krmivo pro zvířata během jejich přepravy,</w:t>
            </w:r>
          </w:p>
          <w:p w14:paraId="7189B96E"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4B9B991C"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2B4DB398"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EEFA1B0"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1AC41E" w14:textId="77777777" w:rsidR="00660274" w:rsidRDefault="00660274" w:rsidP="00660274">
            <w:pPr>
              <w:rPr>
                <w:sz w:val="18"/>
              </w:rPr>
            </w:pPr>
            <w:r>
              <w:rPr>
                <w:sz w:val="18"/>
              </w:rPr>
              <w:t>1</w:t>
            </w:r>
          </w:p>
        </w:tc>
      </w:tr>
      <w:tr w:rsidR="00660274" w14:paraId="21C686A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C2D9AA9" w14:textId="77777777" w:rsidR="00660274" w:rsidRDefault="00660274" w:rsidP="00660274">
            <w:pPr>
              <w:rPr>
                <w:sz w:val="18"/>
              </w:rPr>
            </w:pPr>
            <w:r w:rsidRPr="00162B97">
              <w:rPr>
                <w:sz w:val="18"/>
                <w:szCs w:val="18"/>
              </w:rPr>
              <w:t>Článek 89</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930994" w14:textId="77777777" w:rsidR="00660274" w:rsidRDefault="00660274" w:rsidP="00660274">
            <w:pPr>
              <w:jc w:val="both"/>
              <w:rPr>
                <w:sz w:val="18"/>
              </w:rPr>
            </w:pPr>
            <w:r w:rsidRPr="00162B97">
              <w:rPr>
                <w:sz w:val="18"/>
                <w:szCs w:val="18"/>
              </w:rPr>
              <w:t>Od daně je osvobozeno zboží jakéhokoli druhu dovážené organizacemi, které k tomuto účelu schválily příslušné orgány, určené k výstavbě, údržbě nebo výzdobě hřbitovů, hrobů a památníků válečných obětí ze třetí země pohřbených ve Společenství.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FE357D8" w14:textId="6F0D3547"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ADD496"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AC12D2D" w14:textId="25AB626A"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7FEED10A" w14:textId="77777777" w:rsidR="00660274" w:rsidRPr="000E4BA4" w:rsidRDefault="00660274" w:rsidP="00660274">
            <w:pPr>
              <w:jc w:val="both"/>
              <w:rPr>
                <w:sz w:val="18"/>
              </w:rPr>
            </w:pPr>
            <w:r w:rsidRPr="000E4BA4">
              <w:rPr>
                <w:sz w:val="18"/>
              </w:rPr>
              <w:t>j) různý dovoz, a to</w:t>
            </w:r>
          </w:p>
          <w:p w14:paraId="07D66798"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4750E88B" w14:textId="77777777" w:rsidR="00660274" w:rsidRPr="000E4BA4" w:rsidRDefault="00660274" w:rsidP="00660274">
            <w:pPr>
              <w:jc w:val="both"/>
              <w:rPr>
                <w:sz w:val="18"/>
              </w:rPr>
            </w:pPr>
            <w:r w:rsidRPr="000E4BA4">
              <w:rPr>
                <w:sz w:val="18"/>
              </w:rPr>
              <w:t>2. turistický propagační materiál,</w:t>
            </w:r>
          </w:p>
          <w:p w14:paraId="05F5EA6D" w14:textId="77777777" w:rsidR="00660274" w:rsidRPr="000E4BA4" w:rsidRDefault="00660274" w:rsidP="00660274">
            <w:pPr>
              <w:jc w:val="both"/>
              <w:rPr>
                <w:sz w:val="18"/>
              </w:rPr>
            </w:pPr>
            <w:r w:rsidRPr="000E4BA4">
              <w:rPr>
                <w:sz w:val="18"/>
              </w:rPr>
              <w:t>3. různé dokumenty a zboží,</w:t>
            </w:r>
          </w:p>
          <w:p w14:paraId="462F077A" w14:textId="77777777" w:rsidR="00660274" w:rsidRPr="000E4BA4" w:rsidRDefault="00660274" w:rsidP="00660274">
            <w:pPr>
              <w:jc w:val="both"/>
              <w:rPr>
                <w:sz w:val="18"/>
              </w:rPr>
            </w:pPr>
            <w:r w:rsidRPr="000E4BA4">
              <w:rPr>
                <w:sz w:val="18"/>
              </w:rPr>
              <w:t>4. materiál k upevnění a ochraně zboží při přepravě,</w:t>
            </w:r>
          </w:p>
          <w:p w14:paraId="153EAFC9" w14:textId="77777777" w:rsidR="00660274" w:rsidRPr="000E4BA4" w:rsidRDefault="00660274" w:rsidP="00660274">
            <w:pPr>
              <w:jc w:val="both"/>
              <w:rPr>
                <w:sz w:val="18"/>
              </w:rPr>
            </w:pPr>
            <w:r w:rsidRPr="000E4BA4">
              <w:rPr>
                <w:sz w:val="18"/>
              </w:rPr>
              <w:t>5. stelivo, píce a krmivo pro zvířata během jejich přepravy,</w:t>
            </w:r>
          </w:p>
          <w:p w14:paraId="20EA6B0B"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5C19413D"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4FE89C7F"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C89E1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6585B1" w14:textId="77777777" w:rsidR="00660274" w:rsidRDefault="00660274" w:rsidP="00660274">
            <w:pPr>
              <w:rPr>
                <w:sz w:val="18"/>
              </w:rPr>
            </w:pPr>
            <w:r>
              <w:rPr>
                <w:sz w:val="18"/>
              </w:rPr>
              <w:t>1</w:t>
            </w:r>
          </w:p>
        </w:tc>
      </w:tr>
      <w:tr w:rsidR="00660274" w14:paraId="09708D36"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828AD14" w14:textId="77777777" w:rsidR="00660274" w:rsidRDefault="00660274" w:rsidP="00660274">
            <w:pPr>
              <w:rPr>
                <w:sz w:val="18"/>
              </w:rPr>
            </w:pPr>
            <w:r w:rsidRPr="00162B97">
              <w:rPr>
                <w:sz w:val="18"/>
                <w:szCs w:val="18"/>
              </w:rPr>
              <w:t>Článek 90</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B84AE23" w14:textId="77777777" w:rsidR="00660274" w:rsidRPr="00162B97" w:rsidRDefault="00660274" w:rsidP="00660274">
            <w:pPr>
              <w:ind w:right="72"/>
              <w:jc w:val="both"/>
              <w:rPr>
                <w:sz w:val="18"/>
                <w:szCs w:val="18"/>
              </w:rPr>
            </w:pPr>
            <w:r w:rsidRPr="00162B97">
              <w:rPr>
                <w:sz w:val="18"/>
                <w:szCs w:val="18"/>
              </w:rPr>
              <w:t>Od daně jsou osvobozeny</w:t>
            </w:r>
          </w:p>
          <w:p w14:paraId="1C192E56" w14:textId="77777777" w:rsidR="00660274" w:rsidRPr="00162B97" w:rsidRDefault="00660274" w:rsidP="00660274">
            <w:pPr>
              <w:ind w:right="72"/>
              <w:jc w:val="both"/>
              <w:rPr>
                <w:sz w:val="18"/>
                <w:szCs w:val="18"/>
              </w:rPr>
            </w:pPr>
            <w:r w:rsidRPr="00162B97">
              <w:rPr>
                <w:sz w:val="18"/>
                <w:szCs w:val="18"/>
              </w:rPr>
              <w:t>a) rakve s tělesnými pozůstatky a urny s popelem zesnulých osob, jakož i květiny, věnce a jiné ozdobné předměty, které je obvykle doprovázejí;</w:t>
            </w:r>
          </w:p>
          <w:p w14:paraId="0D1366DF" w14:textId="77777777" w:rsidR="00660274" w:rsidRDefault="00660274" w:rsidP="00660274">
            <w:pPr>
              <w:jc w:val="both"/>
              <w:rPr>
                <w:sz w:val="18"/>
              </w:rPr>
            </w:pPr>
            <w:r w:rsidRPr="00162B97">
              <w:rPr>
                <w:sz w:val="18"/>
                <w:szCs w:val="18"/>
              </w:rPr>
              <w:t>b) květiny, věnce a jiné ozdobné předměty dovážené osobami s bydlištěm mimo Společenství, které se účastní pohřbu nebo přijíždějí, aby vyzdobily hroby ležící ve Společenství, jestliže toto zboží svou povahou ani množstvím nesvědčí o obchodním záměru.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3C5E3362" w14:textId="68C1C526" w:rsidR="00660274" w:rsidRDefault="00660274" w:rsidP="00660274">
            <w:pPr>
              <w:rPr>
                <w:sz w:val="18"/>
              </w:rPr>
            </w:pPr>
            <w:r w:rsidRPr="000E4BA4">
              <w:rPr>
                <w:sz w:val="18"/>
              </w:rPr>
              <w:t>235/2004 ve znění 47/2011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E5FD30" w14:textId="77777777" w:rsidR="00660274" w:rsidRDefault="00660274" w:rsidP="00660274">
            <w:pPr>
              <w:rPr>
                <w:sz w:val="18"/>
              </w:rPr>
            </w:pPr>
            <w:r>
              <w:rPr>
                <w:sz w:val="18"/>
              </w:rPr>
              <w:t>§ 71 odst. 2 písm. j)</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62ED1F7" w14:textId="208821FD" w:rsidR="00660274" w:rsidRPr="000E4BA4" w:rsidRDefault="00660274" w:rsidP="00660274">
            <w:pPr>
              <w:jc w:val="both"/>
              <w:rPr>
                <w:sz w:val="18"/>
              </w:rPr>
            </w:pPr>
            <w:r>
              <w:rPr>
                <w:sz w:val="18"/>
              </w:rPr>
              <w:t>(</w:t>
            </w:r>
            <w:r w:rsidRPr="000E4BA4">
              <w:rPr>
                <w:sz w:val="18"/>
              </w:rPr>
              <w:t>2) Od daně je osvobozen dovoz zboží, jestliže je dováženému zboží přiznáno osvobození od cla podle přímo použitelného předpisu Evropské unie, pokud se jedná o:</w:t>
            </w:r>
          </w:p>
          <w:p w14:paraId="4D3994B2" w14:textId="77777777" w:rsidR="00660274" w:rsidRPr="000E4BA4" w:rsidRDefault="00660274" w:rsidP="00660274">
            <w:pPr>
              <w:jc w:val="both"/>
              <w:rPr>
                <w:sz w:val="18"/>
              </w:rPr>
            </w:pPr>
            <w:r w:rsidRPr="000E4BA4">
              <w:rPr>
                <w:sz w:val="18"/>
              </w:rPr>
              <w:t>j) různý dovoz, a to</w:t>
            </w:r>
          </w:p>
          <w:p w14:paraId="350A51B2"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67ECFC1E" w14:textId="77777777" w:rsidR="00660274" w:rsidRPr="000E4BA4" w:rsidRDefault="00660274" w:rsidP="00660274">
            <w:pPr>
              <w:jc w:val="both"/>
              <w:rPr>
                <w:sz w:val="18"/>
              </w:rPr>
            </w:pPr>
            <w:r w:rsidRPr="000E4BA4">
              <w:rPr>
                <w:sz w:val="18"/>
              </w:rPr>
              <w:t>2. turistický propagační materiál,</w:t>
            </w:r>
          </w:p>
          <w:p w14:paraId="0990FEAB" w14:textId="77777777" w:rsidR="00660274" w:rsidRPr="000E4BA4" w:rsidRDefault="00660274" w:rsidP="00660274">
            <w:pPr>
              <w:jc w:val="both"/>
              <w:rPr>
                <w:sz w:val="18"/>
              </w:rPr>
            </w:pPr>
            <w:r w:rsidRPr="000E4BA4">
              <w:rPr>
                <w:sz w:val="18"/>
              </w:rPr>
              <w:t>3. různé dokumenty a zboží,</w:t>
            </w:r>
          </w:p>
          <w:p w14:paraId="1A868B96" w14:textId="77777777" w:rsidR="00660274" w:rsidRPr="000E4BA4" w:rsidRDefault="00660274" w:rsidP="00660274">
            <w:pPr>
              <w:jc w:val="both"/>
              <w:rPr>
                <w:sz w:val="18"/>
              </w:rPr>
            </w:pPr>
            <w:r w:rsidRPr="000E4BA4">
              <w:rPr>
                <w:sz w:val="18"/>
              </w:rPr>
              <w:t>4. materiál k upevnění a ochraně zboží při přepravě,</w:t>
            </w:r>
          </w:p>
          <w:p w14:paraId="36A5CC70" w14:textId="77777777" w:rsidR="00660274" w:rsidRPr="000E4BA4" w:rsidRDefault="00660274" w:rsidP="00660274">
            <w:pPr>
              <w:jc w:val="both"/>
              <w:rPr>
                <w:sz w:val="18"/>
              </w:rPr>
            </w:pPr>
            <w:r w:rsidRPr="000E4BA4">
              <w:rPr>
                <w:sz w:val="18"/>
              </w:rPr>
              <w:t>5. stelivo, píce a krmivo pro zvířata během jejich přepravy,</w:t>
            </w:r>
          </w:p>
          <w:p w14:paraId="11A0C174"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5F2A2DAB"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7026F19A" w14:textId="77777777" w:rsidR="00660274" w:rsidRPr="00CA6B2B" w:rsidRDefault="00660274" w:rsidP="00660274">
            <w:pPr>
              <w:jc w:val="both"/>
              <w:rPr>
                <w:sz w:val="18"/>
              </w:rPr>
            </w:pPr>
            <w:r w:rsidRPr="000E4BA4">
              <w:rPr>
                <w:sz w:val="18"/>
              </w:rPr>
              <w:t>8. rakve, urny a smuteční ozdoby.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0FA426"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18FB60" w14:textId="77777777" w:rsidR="00660274" w:rsidRDefault="00660274" w:rsidP="00660274">
            <w:pPr>
              <w:rPr>
                <w:sz w:val="18"/>
              </w:rPr>
            </w:pPr>
            <w:r>
              <w:rPr>
                <w:sz w:val="18"/>
              </w:rPr>
              <w:t>1</w:t>
            </w:r>
          </w:p>
        </w:tc>
      </w:tr>
      <w:tr w:rsidR="00660274" w14:paraId="75EB374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3DE6037E" w14:textId="77777777" w:rsidR="00660274" w:rsidRDefault="00660274" w:rsidP="00660274">
            <w:pPr>
              <w:rPr>
                <w:sz w:val="18"/>
              </w:rPr>
            </w:pPr>
            <w:r w:rsidRPr="00162B97">
              <w:rPr>
                <w:sz w:val="18"/>
                <w:szCs w:val="18"/>
              </w:rPr>
              <w:t>Článek 91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C20DF6D" w14:textId="77777777" w:rsidR="00660274" w:rsidRDefault="00660274" w:rsidP="00660274">
            <w:pPr>
              <w:jc w:val="both"/>
              <w:rPr>
                <w:sz w:val="18"/>
              </w:rPr>
            </w:pPr>
            <w:r w:rsidRPr="00162B97">
              <w:rPr>
                <w:sz w:val="18"/>
                <w:szCs w:val="18"/>
              </w:rPr>
              <w:t>Stanoví-li tato směrnice, že zboží je osvobozeno od daně, jsou-li dodrženy určité podmínky, musí dotčená osoba příslušným orgánům uspokojivě prokázat, že tyto podmínky byly splněny.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4282C97" w14:textId="77777777" w:rsidR="00660274" w:rsidRPr="000E4BA4" w:rsidRDefault="00660274" w:rsidP="00660274">
            <w:pPr>
              <w:rPr>
                <w:sz w:val="18"/>
              </w:rPr>
            </w:pPr>
            <w:r w:rsidRPr="000E4BA4">
              <w:rPr>
                <w:sz w:val="18"/>
              </w:rPr>
              <w:t>235/2004 ve znění 47/2011 344/2013 170/2017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438E73" w14:textId="77777777" w:rsidR="00660274" w:rsidRPr="000E4BA4" w:rsidRDefault="00660274" w:rsidP="00660274">
            <w:pPr>
              <w:rPr>
                <w:sz w:val="18"/>
              </w:rPr>
            </w:pPr>
            <w:r w:rsidRPr="000E4BA4">
              <w:rPr>
                <w:sz w:val="18"/>
              </w:rPr>
              <w:t>§ 71 odst. 2 a odst. 3 písm. a) až d)</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EBC9357" w14:textId="77777777" w:rsidR="00660274" w:rsidRPr="000E4BA4" w:rsidRDefault="00660274" w:rsidP="00660274">
            <w:pPr>
              <w:jc w:val="both"/>
              <w:rPr>
                <w:sz w:val="18"/>
              </w:rPr>
            </w:pPr>
            <w:r w:rsidRPr="000E4BA4">
              <w:rPr>
                <w:sz w:val="18"/>
              </w:rPr>
              <w:t>(2) Od daně je osvobozen dovoz zboží, jestliže je dováženému zboží přiznáno osvobození od cla podle přímo použitelného předpisu Evropské unie, pokud se jedná o:</w:t>
            </w:r>
          </w:p>
          <w:p w14:paraId="336D47F9" w14:textId="77777777" w:rsidR="00660274" w:rsidRPr="000E4BA4" w:rsidRDefault="00660274" w:rsidP="00660274">
            <w:pPr>
              <w:jc w:val="both"/>
              <w:rPr>
                <w:sz w:val="18"/>
              </w:rPr>
            </w:pPr>
            <w:r w:rsidRPr="000E4BA4">
              <w:rPr>
                <w:sz w:val="18"/>
              </w:rPr>
              <w:t>a) zboží dovážené v zásilkách neobchodní povahy, jde-li o dovoz kávy nebo čaje, vztahuje se osvobození od daně na množství do</w:t>
            </w:r>
          </w:p>
          <w:p w14:paraId="026EED5C" w14:textId="77777777" w:rsidR="00660274" w:rsidRPr="000E4BA4" w:rsidRDefault="00660274" w:rsidP="00660274">
            <w:pPr>
              <w:jc w:val="both"/>
              <w:rPr>
                <w:sz w:val="18"/>
              </w:rPr>
            </w:pPr>
            <w:r w:rsidRPr="000E4BA4">
              <w:rPr>
                <w:sz w:val="18"/>
              </w:rPr>
              <w:t>1. 500 g kávy, nebo 200 g kávového extraktu a esence,</w:t>
            </w:r>
          </w:p>
          <w:p w14:paraId="749483FD" w14:textId="77777777" w:rsidR="00660274" w:rsidRPr="000E4BA4" w:rsidRDefault="00660274" w:rsidP="00660274">
            <w:pPr>
              <w:jc w:val="both"/>
              <w:rPr>
                <w:sz w:val="18"/>
              </w:rPr>
            </w:pPr>
            <w:r w:rsidRPr="000E4BA4">
              <w:rPr>
                <w:sz w:val="18"/>
              </w:rPr>
              <w:t>2. 100 g čaje, nebo 40 g čajového extraktu a esence,</w:t>
            </w:r>
          </w:p>
          <w:p w14:paraId="00986924" w14:textId="77777777" w:rsidR="00660274" w:rsidRPr="000E4BA4" w:rsidRDefault="00660274" w:rsidP="00660274">
            <w:pPr>
              <w:jc w:val="both"/>
              <w:rPr>
                <w:sz w:val="18"/>
              </w:rPr>
            </w:pPr>
            <w:r w:rsidRPr="000E4BA4">
              <w:rPr>
                <w:sz w:val="18"/>
              </w:rPr>
              <w:t>b) osobní majetek fyzických osob,</w:t>
            </w:r>
          </w:p>
          <w:p w14:paraId="72064797" w14:textId="77777777" w:rsidR="00660274" w:rsidRPr="000E4BA4" w:rsidRDefault="00660274" w:rsidP="00660274">
            <w:pPr>
              <w:jc w:val="both"/>
              <w:rPr>
                <w:sz w:val="18"/>
              </w:rPr>
            </w:pPr>
            <w:r w:rsidRPr="000E4BA4">
              <w:rPr>
                <w:sz w:val="18"/>
              </w:rPr>
              <w:t>1. které se stěhují ze zahraničí do tuzemska,</w:t>
            </w:r>
          </w:p>
          <w:p w14:paraId="75F570ED" w14:textId="77777777" w:rsidR="00660274" w:rsidRPr="000E4BA4" w:rsidRDefault="00660274" w:rsidP="00660274">
            <w:pPr>
              <w:jc w:val="both"/>
              <w:rPr>
                <w:sz w:val="18"/>
              </w:rPr>
            </w:pPr>
            <w:r w:rsidRPr="000E4BA4">
              <w:rPr>
                <w:sz w:val="18"/>
              </w:rPr>
              <w:t>2. dovážený při příležitosti sňatku,</w:t>
            </w:r>
          </w:p>
          <w:p w14:paraId="63FA3041" w14:textId="77777777" w:rsidR="00660274" w:rsidRPr="000E4BA4" w:rsidRDefault="00660274" w:rsidP="00660274">
            <w:pPr>
              <w:jc w:val="both"/>
              <w:rPr>
                <w:sz w:val="18"/>
              </w:rPr>
            </w:pPr>
            <w:r w:rsidRPr="000E4BA4">
              <w:rPr>
                <w:sz w:val="18"/>
              </w:rPr>
              <w:t>3. nabytý děděním,</w:t>
            </w:r>
          </w:p>
          <w:p w14:paraId="101A06B5" w14:textId="77777777" w:rsidR="00660274" w:rsidRPr="000E4BA4" w:rsidRDefault="00660274" w:rsidP="00660274">
            <w:pPr>
              <w:jc w:val="both"/>
              <w:rPr>
                <w:sz w:val="18"/>
              </w:rPr>
            </w:pPr>
            <w:r w:rsidRPr="000E4BA4">
              <w:rPr>
                <w:sz w:val="18"/>
              </w:rPr>
              <w:t>c) výbavu, studijní potřeby a vybavení obývaných domácností žáků nebo studentů,</w:t>
            </w:r>
          </w:p>
          <w:p w14:paraId="5180001B" w14:textId="77777777" w:rsidR="00660274" w:rsidRPr="000E4BA4" w:rsidRDefault="00660274" w:rsidP="00660274">
            <w:pPr>
              <w:jc w:val="both"/>
              <w:rPr>
                <w:sz w:val="18"/>
              </w:rPr>
            </w:pPr>
            <w:r w:rsidRPr="000E4BA4">
              <w:rPr>
                <w:sz w:val="18"/>
              </w:rPr>
              <w:t>d) přemístění obchodního majetku a ostatního zařízení při přemístění obchodního závodu,</w:t>
            </w:r>
          </w:p>
          <w:p w14:paraId="3690E80C" w14:textId="77777777" w:rsidR="00660274" w:rsidRPr="000E4BA4" w:rsidRDefault="00660274" w:rsidP="00660274">
            <w:pPr>
              <w:jc w:val="both"/>
              <w:rPr>
                <w:sz w:val="18"/>
              </w:rPr>
            </w:pPr>
            <w:r w:rsidRPr="000E4BA4">
              <w:rPr>
                <w:sz w:val="18"/>
              </w:rPr>
              <w:t>e) léčivé látky, léčivé přípravky, laboratorní zvířata, biologické nebo chemické látky,</w:t>
            </w:r>
          </w:p>
          <w:p w14:paraId="7022DED6" w14:textId="77777777" w:rsidR="00660274" w:rsidRPr="000E4BA4" w:rsidRDefault="00660274" w:rsidP="00660274">
            <w:pPr>
              <w:jc w:val="both"/>
              <w:rPr>
                <w:sz w:val="18"/>
              </w:rPr>
            </w:pPr>
            <w:r w:rsidRPr="000E4BA4">
              <w:rPr>
                <w:sz w:val="18"/>
              </w:rPr>
              <w:t>1. laboratorní zvířata a biologické nebo chemické látky určené k výzkumu,</w:t>
            </w:r>
          </w:p>
          <w:p w14:paraId="04CBA6B7" w14:textId="77777777" w:rsidR="00660274" w:rsidRPr="000E4BA4" w:rsidRDefault="00660274" w:rsidP="00660274">
            <w:pPr>
              <w:jc w:val="both"/>
              <w:rPr>
                <w:sz w:val="18"/>
              </w:rPr>
            </w:pPr>
            <w:r w:rsidRPr="000E4BA4">
              <w:rPr>
                <w:sz w:val="18"/>
              </w:rPr>
              <w:t>2. léčivé látky lidského původu a činidla k určování krevní skupiny a tkání,</w:t>
            </w:r>
          </w:p>
          <w:p w14:paraId="13C76E69" w14:textId="77777777" w:rsidR="00660274" w:rsidRPr="000E4BA4" w:rsidRDefault="00660274" w:rsidP="00660274">
            <w:pPr>
              <w:jc w:val="both"/>
              <w:rPr>
                <w:sz w:val="18"/>
              </w:rPr>
            </w:pPr>
            <w:r w:rsidRPr="000E4BA4">
              <w:rPr>
                <w:sz w:val="18"/>
              </w:rPr>
              <w:t>3. referenční látky pro kontrolu jakosti přípravků,</w:t>
            </w:r>
          </w:p>
          <w:p w14:paraId="64E360E6" w14:textId="77777777" w:rsidR="00660274" w:rsidRPr="000E4BA4" w:rsidRDefault="00660274" w:rsidP="00660274">
            <w:pPr>
              <w:jc w:val="both"/>
              <w:rPr>
                <w:sz w:val="18"/>
              </w:rPr>
            </w:pPr>
            <w:r w:rsidRPr="000E4BA4">
              <w:rPr>
                <w:sz w:val="18"/>
              </w:rPr>
              <w:t>4. farmaceutické výrobky používané při mezinárodních sportovních událostech,</w:t>
            </w:r>
          </w:p>
          <w:p w14:paraId="02093E96" w14:textId="77777777" w:rsidR="00660274" w:rsidRPr="000E4BA4" w:rsidRDefault="00660274" w:rsidP="00660274">
            <w:pPr>
              <w:jc w:val="both"/>
              <w:rPr>
                <w:sz w:val="18"/>
              </w:rPr>
            </w:pPr>
            <w:r w:rsidRPr="000E4BA4">
              <w:rPr>
                <w:sz w:val="18"/>
              </w:rPr>
              <w:t>f) zboží určené charitativním nebo dobročinným subjektům,</w:t>
            </w:r>
          </w:p>
          <w:p w14:paraId="37B2AA9A" w14:textId="77777777" w:rsidR="00660274" w:rsidRPr="000E4BA4" w:rsidRDefault="00660274" w:rsidP="00660274">
            <w:pPr>
              <w:jc w:val="both"/>
              <w:rPr>
                <w:sz w:val="18"/>
              </w:rPr>
            </w:pPr>
            <w:r w:rsidRPr="000E4BA4">
              <w:rPr>
                <w:sz w:val="18"/>
              </w:rPr>
              <w:t>1. zboží dovážené pro uskutečnění obecných záměrů, základní životní potřeby pouze bezúplatně nabyté,</w:t>
            </w:r>
          </w:p>
          <w:p w14:paraId="5C47B2EF" w14:textId="77777777" w:rsidR="00660274" w:rsidRPr="000E4BA4" w:rsidRDefault="00660274" w:rsidP="00660274">
            <w:pPr>
              <w:jc w:val="both"/>
              <w:rPr>
                <w:sz w:val="18"/>
              </w:rPr>
            </w:pPr>
            <w:r w:rsidRPr="000E4BA4">
              <w:rPr>
                <w:sz w:val="18"/>
              </w:rPr>
              <w:t>2. bezúplatně nabyté zboží dovážené ve prospěch osob se zdravotním postižením pro účely vzdělávání, zaměstnávání a sociální rozvoj,</w:t>
            </w:r>
          </w:p>
          <w:p w14:paraId="45A85543" w14:textId="77777777" w:rsidR="00660274" w:rsidRPr="000E4BA4" w:rsidRDefault="00660274" w:rsidP="00660274">
            <w:pPr>
              <w:jc w:val="both"/>
              <w:rPr>
                <w:sz w:val="18"/>
              </w:rPr>
            </w:pPr>
            <w:r w:rsidRPr="000E4BA4">
              <w:rPr>
                <w:sz w:val="18"/>
              </w:rPr>
              <w:t>3. zboží dovážené ve prospěch obětí katastrof,</w:t>
            </w:r>
          </w:p>
          <w:p w14:paraId="65DBCE65" w14:textId="77777777" w:rsidR="00660274" w:rsidRPr="000E4BA4" w:rsidRDefault="00660274" w:rsidP="00660274">
            <w:pPr>
              <w:jc w:val="both"/>
              <w:rPr>
                <w:sz w:val="18"/>
              </w:rPr>
            </w:pPr>
            <w:r w:rsidRPr="000E4BA4">
              <w:rPr>
                <w:sz w:val="18"/>
              </w:rPr>
              <w:t>g) dovoz v rámci mezinárodních vztahů,</w:t>
            </w:r>
          </w:p>
          <w:p w14:paraId="3C89D77A" w14:textId="77777777" w:rsidR="00660274" w:rsidRPr="000E4BA4" w:rsidRDefault="00660274" w:rsidP="00660274">
            <w:pPr>
              <w:jc w:val="both"/>
              <w:rPr>
                <w:sz w:val="18"/>
              </w:rPr>
            </w:pPr>
            <w:r w:rsidRPr="000E4BA4">
              <w:rPr>
                <w:sz w:val="18"/>
              </w:rPr>
              <w:t>1. čestná vyznamenání nebo ceny,</w:t>
            </w:r>
          </w:p>
          <w:p w14:paraId="0F1C348C" w14:textId="77777777" w:rsidR="00660274" w:rsidRPr="000E4BA4" w:rsidRDefault="00660274" w:rsidP="00660274">
            <w:pPr>
              <w:jc w:val="both"/>
              <w:rPr>
                <w:sz w:val="18"/>
              </w:rPr>
            </w:pPr>
            <w:r w:rsidRPr="000E4BA4">
              <w:rPr>
                <w:sz w:val="18"/>
              </w:rPr>
              <w:t>2. dary obdržené v rámci mezinárodních vztahů,</w:t>
            </w:r>
          </w:p>
          <w:p w14:paraId="48188E70" w14:textId="77777777" w:rsidR="00660274" w:rsidRPr="000E4BA4" w:rsidRDefault="00660274" w:rsidP="00660274">
            <w:pPr>
              <w:jc w:val="both"/>
              <w:rPr>
                <w:sz w:val="18"/>
              </w:rPr>
            </w:pPr>
            <w:r w:rsidRPr="000E4BA4">
              <w:rPr>
                <w:sz w:val="18"/>
              </w:rPr>
              <w:t>3. zboží určené k užívání hlavou státu,</w:t>
            </w:r>
          </w:p>
          <w:p w14:paraId="711D45A3" w14:textId="77777777" w:rsidR="00660274" w:rsidRPr="000E4BA4" w:rsidRDefault="00660274" w:rsidP="00660274">
            <w:pPr>
              <w:jc w:val="both"/>
              <w:rPr>
                <w:sz w:val="18"/>
              </w:rPr>
            </w:pPr>
            <w:r w:rsidRPr="000E4BA4">
              <w:rPr>
                <w:sz w:val="18"/>
              </w:rPr>
              <w:t>h) zboží dovážené k podpoře obchodní činnosti,</w:t>
            </w:r>
          </w:p>
          <w:p w14:paraId="0B056E16" w14:textId="77777777" w:rsidR="00660274" w:rsidRPr="000E4BA4" w:rsidRDefault="00660274" w:rsidP="00660274">
            <w:pPr>
              <w:jc w:val="both"/>
              <w:rPr>
                <w:sz w:val="18"/>
              </w:rPr>
            </w:pPr>
            <w:r w:rsidRPr="000E4BA4">
              <w:rPr>
                <w:sz w:val="18"/>
              </w:rPr>
              <w:t>1. vzorky zboží nepatrné hodnoty,</w:t>
            </w:r>
          </w:p>
          <w:p w14:paraId="6A5CFCCF" w14:textId="77777777" w:rsidR="00660274" w:rsidRPr="000E4BA4" w:rsidRDefault="00660274" w:rsidP="00660274">
            <w:pPr>
              <w:jc w:val="both"/>
              <w:rPr>
                <w:sz w:val="18"/>
              </w:rPr>
            </w:pPr>
            <w:r w:rsidRPr="000E4BA4">
              <w:rPr>
                <w:sz w:val="18"/>
              </w:rPr>
              <w:t>2. tiskoviny a reklamní materiál,</w:t>
            </w:r>
          </w:p>
          <w:p w14:paraId="0C5B8198" w14:textId="77777777" w:rsidR="00660274" w:rsidRPr="000E4BA4" w:rsidRDefault="00660274" w:rsidP="00660274">
            <w:pPr>
              <w:jc w:val="both"/>
              <w:rPr>
                <w:sz w:val="18"/>
              </w:rPr>
            </w:pPr>
            <w:r w:rsidRPr="000E4BA4">
              <w:rPr>
                <w:sz w:val="18"/>
              </w:rPr>
              <w:t>3. zboží používané nebo spotřebované v průběhu výstavy nebo podobné události,</w:t>
            </w:r>
          </w:p>
          <w:p w14:paraId="2D876961" w14:textId="77777777" w:rsidR="00660274" w:rsidRPr="000E4BA4" w:rsidRDefault="00660274" w:rsidP="00660274">
            <w:pPr>
              <w:jc w:val="both"/>
              <w:rPr>
                <w:sz w:val="18"/>
              </w:rPr>
            </w:pPr>
            <w:r w:rsidRPr="000E4BA4">
              <w:rPr>
                <w:sz w:val="18"/>
              </w:rPr>
              <w:t>i) zboží dovážené ke zkouškám, analýzám nebo pokusům,</w:t>
            </w:r>
          </w:p>
          <w:p w14:paraId="3EE27AD1" w14:textId="77777777" w:rsidR="00660274" w:rsidRPr="000E4BA4" w:rsidRDefault="00660274" w:rsidP="00660274">
            <w:pPr>
              <w:jc w:val="both"/>
              <w:rPr>
                <w:sz w:val="18"/>
              </w:rPr>
            </w:pPr>
            <w:r w:rsidRPr="000E4BA4">
              <w:rPr>
                <w:sz w:val="18"/>
              </w:rPr>
              <w:t>j) různý dovoz, a to</w:t>
            </w:r>
          </w:p>
          <w:p w14:paraId="118E6FD5" w14:textId="77777777" w:rsidR="00660274" w:rsidRPr="000E4BA4" w:rsidRDefault="00660274" w:rsidP="00660274">
            <w:pPr>
              <w:jc w:val="both"/>
              <w:rPr>
                <w:sz w:val="18"/>
              </w:rPr>
            </w:pPr>
            <w:r w:rsidRPr="000E4BA4">
              <w:rPr>
                <w:sz w:val="18"/>
              </w:rPr>
              <w:t>1. zásilky určené subjektům příslušným ve věcech ochrany autorských práv nebo průmyslového či obchodního vlastnictví,</w:t>
            </w:r>
          </w:p>
          <w:p w14:paraId="2064F1EF" w14:textId="77777777" w:rsidR="00660274" w:rsidRPr="000E4BA4" w:rsidRDefault="00660274" w:rsidP="00660274">
            <w:pPr>
              <w:jc w:val="both"/>
              <w:rPr>
                <w:sz w:val="18"/>
              </w:rPr>
            </w:pPr>
            <w:r w:rsidRPr="000E4BA4">
              <w:rPr>
                <w:sz w:val="18"/>
              </w:rPr>
              <w:t>2. turistický propagační materiál,</w:t>
            </w:r>
          </w:p>
          <w:p w14:paraId="5BA2101A" w14:textId="77777777" w:rsidR="00660274" w:rsidRPr="000E4BA4" w:rsidRDefault="00660274" w:rsidP="00660274">
            <w:pPr>
              <w:jc w:val="both"/>
              <w:rPr>
                <w:sz w:val="18"/>
              </w:rPr>
            </w:pPr>
            <w:r w:rsidRPr="000E4BA4">
              <w:rPr>
                <w:sz w:val="18"/>
              </w:rPr>
              <w:t>3. různé dokumenty a zboží,</w:t>
            </w:r>
          </w:p>
          <w:p w14:paraId="73508AB6" w14:textId="77777777" w:rsidR="00660274" w:rsidRPr="000E4BA4" w:rsidRDefault="00660274" w:rsidP="00660274">
            <w:pPr>
              <w:jc w:val="both"/>
              <w:rPr>
                <w:sz w:val="18"/>
              </w:rPr>
            </w:pPr>
            <w:r w:rsidRPr="000E4BA4">
              <w:rPr>
                <w:sz w:val="18"/>
              </w:rPr>
              <w:t>4. materiál k upevnění a ochraně zboží při přepravě,</w:t>
            </w:r>
          </w:p>
          <w:p w14:paraId="73E65D14" w14:textId="77777777" w:rsidR="00660274" w:rsidRPr="000E4BA4" w:rsidRDefault="00660274" w:rsidP="00660274">
            <w:pPr>
              <w:jc w:val="both"/>
              <w:rPr>
                <w:sz w:val="18"/>
              </w:rPr>
            </w:pPr>
            <w:r w:rsidRPr="000E4BA4">
              <w:rPr>
                <w:sz w:val="18"/>
              </w:rPr>
              <w:t>5. stelivo, píce a krmivo pro zvířata během jejich přepravy,</w:t>
            </w:r>
          </w:p>
          <w:p w14:paraId="678DB6EF" w14:textId="77777777" w:rsidR="00660274" w:rsidRPr="000E4BA4" w:rsidRDefault="00660274" w:rsidP="00660274">
            <w:pPr>
              <w:jc w:val="both"/>
              <w:rPr>
                <w:sz w:val="18"/>
              </w:rPr>
            </w:pPr>
            <w:r w:rsidRPr="000E4BA4">
              <w:rPr>
                <w:sz w:val="18"/>
              </w:rPr>
              <w:t>6. pohonné hmoty a maziva nacházející se v silničních motorových vozidlech a speciálních kontejnerech,</w:t>
            </w:r>
          </w:p>
          <w:p w14:paraId="42AFD39A" w14:textId="77777777" w:rsidR="00660274" w:rsidRPr="000E4BA4" w:rsidRDefault="00660274" w:rsidP="00660274">
            <w:pPr>
              <w:jc w:val="both"/>
              <w:rPr>
                <w:sz w:val="18"/>
              </w:rPr>
            </w:pPr>
            <w:r w:rsidRPr="000E4BA4">
              <w:rPr>
                <w:sz w:val="18"/>
              </w:rPr>
              <w:t>7. zboží určené na výstavbu, údržbu nebo výzdobu památníků nebo hřbitovů válečných obětí,</w:t>
            </w:r>
          </w:p>
          <w:p w14:paraId="6E55A08C" w14:textId="77777777" w:rsidR="00660274" w:rsidRPr="000E4BA4" w:rsidRDefault="00660274" w:rsidP="00660274">
            <w:pPr>
              <w:jc w:val="both"/>
              <w:rPr>
                <w:sz w:val="18"/>
              </w:rPr>
            </w:pPr>
            <w:r w:rsidRPr="000E4BA4">
              <w:rPr>
                <w:sz w:val="18"/>
              </w:rPr>
              <w:t>8. rakve, urny a smuteční ozdoby.</w:t>
            </w:r>
          </w:p>
          <w:p w14:paraId="65FD0063" w14:textId="77777777" w:rsidR="00660274" w:rsidRPr="000E4BA4" w:rsidRDefault="00660274" w:rsidP="00660274">
            <w:pPr>
              <w:jc w:val="both"/>
              <w:rPr>
                <w:sz w:val="18"/>
              </w:rPr>
            </w:pPr>
            <w:r w:rsidRPr="000E4BA4">
              <w:rPr>
                <w:sz w:val="18"/>
              </w:rPr>
              <w:t>(3) Od daně je dále osvobozen dovoz</w:t>
            </w:r>
          </w:p>
          <w:p w14:paraId="3604B49A" w14:textId="77777777" w:rsidR="00660274" w:rsidRPr="000E4BA4" w:rsidRDefault="00660274" w:rsidP="00660274">
            <w:pPr>
              <w:jc w:val="both"/>
              <w:rPr>
                <w:sz w:val="18"/>
              </w:rPr>
            </w:pPr>
            <w:r w:rsidRPr="000E4BA4">
              <w:rPr>
                <w:sz w:val="18"/>
              </w:rPr>
              <w:t>a) zboží, jehož úhrnná hodnota nepřesahuje 22 EUR, s výjimkou alkoholických nápojů, parfémů, toaletní vody, tabáků a tabákových výrobků,</w:t>
            </w:r>
          </w:p>
          <w:p w14:paraId="6D913B3A" w14:textId="77777777" w:rsidR="00660274" w:rsidRPr="000E4BA4" w:rsidRDefault="00660274" w:rsidP="00660274">
            <w:pPr>
              <w:jc w:val="both"/>
              <w:rPr>
                <w:sz w:val="18"/>
              </w:rPr>
            </w:pPr>
            <w:r w:rsidRPr="000E4BA4">
              <w:rPr>
                <w:sz w:val="18"/>
              </w:rPr>
              <w:t>b) čistokrevných koní starých nejvýše šest měsíců, narozených ve třetí zemi nebo na třetím území ze zvířete, které bylo na území Evropské unie pokryto a poté dočasně vyvezeno k porodu,</w:t>
            </w:r>
          </w:p>
          <w:p w14:paraId="779A249E" w14:textId="77777777" w:rsidR="00660274" w:rsidRPr="000E4BA4" w:rsidRDefault="00660274" w:rsidP="00660274">
            <w:pPr>
              <w:jc w:val="both"/>
              <w:rPr>
                <w:sz w:val="18"/>
              </w:rPr>
            </w:pPr>
            <w:r w:rsidRPr="000E4BA4">
              <w:rPr>
                <w:sz w:val="18"/>
              </w:rPr>
              <w:t>c) sbírkových a uměleckých předmětů vzdělávací, vědecké nebo kulturní povahy, které nejsou určeny k prodeji a které dovážejí muzea a galerie, pokud jsou dováženy bezúplatně, nebo pokud jsou dováženy za úplatu a nejsou dodány osobou povinnou k dani,</w:t>
            </w:r>
          </w:p>
          <w:p w14:paraId="6F7BA7AC" w14:textId="77777777" w:rsidR="00660274" w:rsidRPr="000E4BA4" w:rsidRDefault="00660274" w:rsidP="00660274">
            <w:pPr>
              <w:jc w:val="both"/>
              <w:rPr>
                <w:sz w:val="18"/>
              </w:rPr>
            </w:pPr>
            <w:r w:rsidRPr="000E4BA4">
              <w:rPr>
                <w:sz w:val="18"/>
              </w:rPr>
              <w:t>d) oficiálních publikací vydávaných orgány veřejné moci země nebo území vývozu, mezinárodními organizacemi, veřejnými samosprávami a veřejnoprávními subjekty usazenými v zemi nebo na území vývozu a tiskovin šířených při příležitosti voleb do Evropského parlamentu nebo při příležitosti vnitrostátních voleb v zemi, z níž tiskovina pochází, zahraničními politickými organizacemi úředně uznanými v členských státech, pokud tyto publikace a tiskoviny podléhaly dani v zemi nebo na území vývozu a nevyužily vrácení daně při vývozu,</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DC6F70"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AC0291" w14:textId="77777777" w:rsidR="00660274" w:rsidRDefault="00660274" w:rsidP="00660274">
            <w:pPr>
              <w:rPr>
                <w:sz w:val="18"/>
              </w:rPr>
            </w:pPr>
            <w:r>
              <w:rPr>
                <w:sz w:val="18"/>
              </w:rPr>
              <w:t>1</w:t>
            </w:r>
          </w:p>
        </w:tc>
      </w:tr>
      <w:tr w:rsidR="00660274" w14:paraId="33246FC1"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BB4D7B7" w14:textId="77777777" w:rsidR="00660274" w:rsidRDefault="00660274" w:rsidP="00660274">
            <w:pPr>
              <w:rPr>
                <w:sz w:val="18"/>
                <w:szCs w:val="18"/>
              </w:rPr>
            </w:pPr>
            <w:r w:rsidRPr="00162B97">
              <w:rPr>
                <w:sz w:val="18"/>
                <w:szCs w:val="18"/>
              </w:rPr>
              <w:t xml:space="preserve">Článek </w:t>
            </w:r>
            <w:r>
              <w:rPr>
                <w:sz w:val="18"/>
                <w:szCs w:val="18"/>
              </w:rPr>
              <w:t>92</w:t>
            </w:r>
          </w:p>
          <w:p w14:paraId="43C46C69" w14:textId="77777777" w:rsidR="00660274" w:rsidRDefault="00660274" w:rsidP="00660274">
            <w:pPr>
              <w:rPr>
                <w:sz w:val="18"/>
              </w:rPr>
            </w:pPr>
            <w:r>
              <w:rPr>
                <w:sz w:val="18"/>
                <w:szCs w:val="18"/>
              </w:rPr>
              <w:t>Odst. 1</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617FC552" w14:textId="1A2BA771" w:rsidR="00660274" w:rsidRDefault="00660274" w:rsidP="00660274">
            <w:pPr>
              <w:jc w:val="both"/>
              <w:rPr>
                <w:sz w:val="18"/>
              </w:rPr>
            </w:pPr>
            <w:r>
              <w:rPr>
                <w:sz w:val="18"/>
                <w:szCs w:val="18"/>
              </w:rPr>
              <w:t xml:space="preserve">1. </w:t>
            </w:r>
            <w:r w:rsidRPr="00162B97">
              <w:rPr>
                <w:sz w:val="18"/>
                <w:szCs w:val="18"/>
              </w:rPr>
              <w:t>Směnná hodnota eura v národní měně, ke které se přihlíží pro účely této směrnice, se stanoví jednou ročně. Použijí se sazby platné v první pracovní den měsíce října s účinkem od 1. ledna následujícího roku.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DC1B812" w14:textId="77777777" w:rsidR="00660274" w:rsidRDefault="00660274" w:rsidP="00660274">
            <w:pPr>
              <w:rPr>
                <w:sz w:val="18"/>
              </w:rPr>
            </w:pPr>
            <w:r>
              <w:rPr>
                <w:sz w:val="18"/>
              </w:rPr>
              <w:t>235/2004 ve znění 87/2009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BF9037" w14:textId="77777777" w:rsidR="00660274" w:rsidRDefault="00660274" w:rsidP="00660274">
            <w:pPr>
              <w:rPr>
                <w:sz w:val="18"/>
              </w:rPr>
            </w:pPr>
            <w:r>
              <w:rPr>
                <w:sz w:val="18"/>
              </w:rPr>
              <w:t>§ 71b odst. 6 1.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F0C4341" w14:textId="77777777" w:rsidR="00660274" w:rsidRPr="00916041" w:rsidRDefault="00660274" w:rsidP="00660274">
            <w:pPr>
              <w:jc w:val="both"/>
              <w:rPr>
                <w:sz w:val="18"/>
              </w:rPr>
            </w:pPr>
            <w:r w:rsidRPr="00916041">
              <w:rPr>
                <w:sz w:val="18"/>
              </w:rPr>
              <w:t>Pro přepočet hodnoty zboží na českou měnu se použije kurz platný první pracovní den měsíce října roku předcházejícího dovozu zboží zveřejněný v Úředním věstníku Evropské unie.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7CF413"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AC401C" w14:textId="77777777" w:rsidR="00660274" w:rsidRDefault="00660274" w:rsidP="00660274">
            <w:pPr>
              <w:rPr>
                <w:sz w:val="18"/>
              </w:rPr>
            </w:pPr>
          </w:p>
        </w:tc>
      </w:tr>
      <w:tr w:rsidR="00660274" w14:paraId="75E638E9"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7E00313" w14:textId="77777777" w:rsidR="00660274" w:rsidRDefault="00660274" w:rsidP="00660274">
            <w:pPr>
              <w:rPr>
                <w:sz w:val="18"/>
                <w:szCs w:val="18"/>
              </w:rPr>
            </w:pPr>
            <w:r w:rsidRPr="00162B97">
              <w:rPr>
                <w:sz w:val="18"/>
                <w:szCs w:val="18"/>
              </w:rPr>
              <w:t xml:space="preserve">Článek </w:t>
            </w:r>
            <w:r>
              <w:rPr>
                <w:sz w:val="18"/>
                <w:szCs w:val="18"/>
              </w:rPr>
              <w:t>92</w:t>
            </w:r>
          </w:p>
          <w:p w14:paraId="07E2C014" w14:textId="77777777" w:rsidR="00660274" w:rsidRDefault="00660274" w:rsidP="00660274">
            <w:pPr>
              <w:rPr>
                <w:sz w:val="18"/>
              </w:rPr>
            </w:pPr>
            <w:r>
              <w:rPr>
                <w:sz w:val="18"/>
                <w:szCs w:val="18"/>
              </w:rPr>
              <w:t>Odst. 2</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0EF8061" w14:textId="13CBF456" w:rsidR="00660274" w:rsidRDefault="00660274" w:rsidP="00660274">
            <w:pPr>
              <w:jc w:val="both"/>
              <w:rPr>
                <w:sz w:val="18"/>
              </w:rPr>
            </w:pPr>
            <w:r>
              <w:rPr>
                <w:sz w:val="18"/>
                <w:szCs w:val="18"/>
              </w:rPr>
              <w:t xml:space="preserve">2. </w:t>
            </w:r>
            <w:r w:rsidRPr="00162B97">
              <w:rPr>
                <w:sz w:val="18"/>
                <w:szCs w:val="18"/>
              </w:rPr>
              <w:t>Členské státy mohou zaokrouhlit částky v národní měně získané přepočtem částek v eurech.</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F1CDD29" w14:textId="77777777" w:rsidR="00660274" w:rsidRDefault="00660274" w:rsidP="00660274">
            <w:pPr>
              <w:rPr>
                <w:sz w:val="18"/>
              </w:rPr>
            </w:pPr>
            <w:r>
              <w:rPr>
                <w:sz w:val="18"/>
              </w:rPr>
              <w:t>235/2004 ve znění 87/2009</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5D3228" w14:textId="77777777" w:rsidR="00660274" w:rsidRDefault="00660274" w:rsidP="00660274">
            <w:pPr>
              <w:rPr>
                <w:sz w:val="18"/>
              </w:rPr>
            </w:pPr>
            <w:r>
              <w:rPr>
                <w:sz w:val="18"/>
              </w:rPr>
              <w:t>§ 71b odst. 6 2. věta</w:t>
            </w: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F59EE37" w14:textId="77777777" w:rsidR="00660274" w:rsidRPr="00CA6B2B" w:rsidRDefault="00660274" w:rsidP="00660274">
            <w:pPr>
              <w:jc w:val="both"/>
              <w:rPr>
                <w:sz w:val="18"/>
              </w:rPr>
            </w:pPr>
            <w:r w:rsidRPr="00916041">
              <w:rPr>
                <w:bCs/>
                <w:sz w:val="18"/>
              </w:rPr>
              <w:t>Takto přepočítaná hodnota zboží na českou měnu se zaokrouhlí na stokoruny.</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8148AFA" w14:textId="77777777" w:rsidR="00660274" w:rsidRDefault="00660274" w:rsidP="00660274">
            <w:pPr>
              <w:rPr>
                <w:sz w:val="18"/>
              </w:rPr>
            </w:pPr>
            <w:r>
              <w:rPr>
                <w:sz w:val="18"/>
              </w:rPr>
              <w:t>PT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2447E0" w14:textId="77777777" w:rsidR="00660274" w:rsidRDefault="00660274" w:rsidP="00660274">
            <w:pPr>
              <w:rPr>
                <w:sz w:val="18"/>
              </w:rPr>
            </w:pPr>
          </w:p>
        </w:tc>
      </w:tr>
      <w:tr w:rsidR="00660274" w14:paraId="4D5C907E"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1C222900" w14:textId="77777777" w:rsidR="00660274" w:rsidRDefault="00660274" w:rsidP="00660274">
            <w:pPr>
              <w:rPr>
                <w:sz w:val="18"/>
                <w:szCs w:val="18"/>
              </w:rPr>
            </w:pPr>
            <w:r w:rsidRPr="00162B97">
              <w:rPr>
                <w:sz w:val="18"/>
                <w:szCs w:val="18"/>
              </w:rPr>
              <w:t xml:space="preserve">Článek </w:t>
            </w:r>
            <w:r>
              <w:rPr>
                <w:sz w:val="18"/>
                <w:szCs w:val="18"/>
              </w:rPr>
              <w:t>92</w:t>
            </w:r>
          </w:p>
          <w:p w14:paraId="658B9D45" w14:textId="77777777" w:rsidR="00660274" w:rsidRDefault="00660274" w:rsidP="00660274">
            <w:pPr>
              <w:rPr>
                <w:sz w:val="18"/>
              </w:rPr>
            </w:pPr>
            <w:r>
              <w:rPr>
                <w:sz w:val="18"/>
                <w:szCs w:val="18"/>
              </w:rPr>
              <w:t>Odst. 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381D49B7" w14:textId="77777777" w:rsidR="00660274" w:rsidRDefault="00660274" w:rsidP="00660274">
            <w:pPr>
              <w:jc w:val="both"/>
              <w:rPr>
                <w:sz w:val="18"/>
              </w:rPr>
            </w:pPr>
            <w:r w:rsidRPr="00162B97">
              <w:rPr>
                <w:sz w:val="18"/>
                <w:szCs w:val="18"/>
              </w:rPr>
              <w:t>Členské státy mohou ponechat výši osvobození od daně beze změny i po roční úpravě podle odstavce 1, jestliže přepočet částek osvobození od daně vyjádřených v eurech vede před zaokrouhlením podle odstavce 2 ke změně osvobození od daně vyjádřeného v národní měně nižší než 5 % nebo k jeho snížení.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6A1CFAA"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A892F6"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61AB7EB" w14:textId="77777777" w:rsidR="00660274" w:rsidRPr="00916041" w:rsidRDefault="00660274" w:rsidP="00660274">
            <w:pPr>
              <w:jc w:val="both"/>
              <w:rPr>
                <w:i/>
                <w:sz w:val="18"/>
              </w:rPr>
            </w:pPr>
            <w:r>
              <w:rPr>
                <w:i/>
                <w:sz w:val="18"/>
              </w:rPr>
              <w:t>U</w:t>
            </w:r>
            <w:r w:rsidRPr="00F612D6">
              <w:rPr>
                <w:i/>
                <w:sz w:val="18"/>
              </w:rPr>
              <w:t>stanovení je fakultativní povahy a Česká republika možnosti dané tímto ustanovením nevyužívá</w:t>
            </w:r>
            <w:r>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0E6FF7"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EA160C" w14:textId="77777777" w:rsidR="00660274" w:rsidRDefault="00660274" w:rsidP="00660274">
            <w:pPr>
              <w:rPr>
                <w:sz w:val="18"/>
              </w:rPr>
            </w:pPr>
          </w:p>
        </w:tc>
      </w:tr>
      <w:tr w:rsidR="00660274" w14:paraId="66E77CA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3200C36" w14:textId="77777777" w:rsidR="00660274" w:rsidRDefault="00660274" w:rsidP="00660274">
            <w:pPr>
              <w:rPr>
                <w:sz w:val="18"/>
              </w:rPr>
            </w:pPr>
            <w:r w:rsidRPr="00162B97">
              <w:rPr>
                <w:sz w:val="18"/>
                <w:szCs w:val="18"/>
              </w:rPr>
              <w:t>Článek 93</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F8156AC" w14:textId="77777777" w:rsidR="00660274" w:rsidRPr="00162B97" w:rsidRDefault="00660274" w:rsidP="00660274">
            <w:pPr>
              <w:ind w:right="72"/>
              <w:jc w:val="both"/>
              <w:rPr>
                <w:sz w:val="18"/>
                <w:szCs w:val="18"/>
              </w:rPr>
            </w:pPr>
            <w:r w:rsidRPr="00162B97">
              <w:rPr>
                <w:sz w:val="18"/>
                <w:szCs w:val="18"/>
              </w:rPr>
              <w:t>Touto směrnicí není dotčena možnost členských států nadále zachovat</w:t>
            </w:r>
          </w:p>
          <w:p w14:paraId="0FE6E36C" w14:textId="77777777" w:rsidR="00660274" w:rsidRPr="00162B97" w:rsidRDefault="00660274" w:rsidP="00660274">
            <w:pPr>
              <w:ind w:right="72"/>
              <w:jc w:val="both"/>
              <w:rPr>
                <w:sz w:val="18"/>
                <w:szCs w:val="18"/>
              </w:rPr>
            </w:pPr>
            <w:r w:rsidRPr="00162B97">
              <w:rPr>
                <w:sz w:val="18"/>
                <w:szCs w:val="18"/>
              </w:rPr>
              <w:t>a) výsady a imunity, které poskytují na základě dohod o kulturní, vědecké nebo technické spolupráci uzavřených mezi členskými státy a třetími zeměmi;</w:t>
            </w:r>
          </w:p>
          <w:p w14:paraId="27AF5F08" w14:textId="77777777" w:rsidR="00660274" w:rsidRPr="00162B97" w:rsidRDefault="00660274" w:rsidP="00660274">
            <w:pPr>
              <w:ind w:right="72"/>
              <w:jc w:val="both"/>
              <w:rPr>
                <w:sz w:val="18"/>
                <w:szCs w:val="18"/>
              </w:rPr>
            </w:pPr>
            <w:r w:rsidRPr="00162B97">
              <w:rPr>
                <w:sz w:val="18"/>
                <w:szCs w:val="18"/>
              </w:rPr>
              <w:t>b) zvláštní osvobození od daně odůvodněná povahou pohraničního styku, která poskytují na základě hraničních dohod uzavřených mezi členskými státy a třetími zeměmi;</w:t>
            </w:r>
          </w:p>
          <w:p w14:paraId="0DDD839C" w14:textId="77777777" w:rsidR="00660274" w:rsidRDefault="00660274" w:rsidP="00660274">
            <w:pPr>
              <w:jc w:val="both"/>
              <w:rPr>
                <w:sz w:val="18"/>
              </w:rPr>
            </w:pPr>
            <w:r w:rsidRPr="00162B97">
              <w:rPr>
                <w:sz w:val="18"/>
                <w:szCs w:val="18"/>
              </w:rPr>
              <w:t xml:space="preserve">c) osvobození od daně v rámci dohod uzavřených na základě vzájemnosti se třetími zeměmi, které jsou smluvními stranami Úmluvy o mezinárodním civilním letectví, podepsané v Chicagu roku 1944, k provedení doporučených postupů </w:t>
            </w:r>
            <w:smartTag w:uri="urn:schemas-microsoft-com:office:smarttags" w:element="metricconverter">
              <w:smartTagPr>
                <w:attr w:name="ProductID" w:val="4.42 a"/>
              </w:smartTagPr>
              <w:r w:rsidRPr="00162B97">
                <w:rPr>
                  <w:sz w:val="18"/>
                  <w:szCs w:val="18"/>
                </w:rPr>
                <w:t>4.42 a</w:t>
              </w:r>
            </w:smartTag>
            <w:r w:rsidRPr="00162B97">
              <w:rPr>
                <w:sz w:val="18"/>
                <w:szCs w:val="18"/>
              </w:rPr>
              <w:t xml:space="preserve"> 4.44 v příloze 9 uvedené úmluvy.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60EB903"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DC6A8C"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BF0817C" w14:textId="77777777" w:rsidR="00660274" w:rsidRPr="003169D1" w:rsidRDefault="00660274" w:rsidP="00660274">
            <w:pPr>
              <w:jc w:val="both"/>
              <w:rPr>
                <w:i/>
                <w:sz w:val="18"/>
              </w:rPr>
            </w:pPr>
            <w:r>
              <w:rPr>
                <w:i/>
                <w:sz w:val="18"/>
              </w:rPr>
              <w:t>U</w:t>
            </w:r>
            <w:r w:rsidRPr="00AA245D">
              <w:rPr>
                <w:i/>
                <w:sz w:val="18"/>
              </w:rPr>
              <w:t>stanovení má proklamativní, deklaratorní či jiný obecný soft law charakter a nemá žádné bezprostřední dopady do práv fyzických nebo právnických osob, ani do kompetencí orgánů veřejné moci nebo osob pověřených výkonem veřejné správy</w:t>
            </w:r>
            <w:r>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A43902"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2BB5BA" w14:textId="77777777" w:rsidR="00660274" w:rsidRDefault="00660274" w:rsidP="00660274">
            <w:pPr>
              <w:rPr>
                <w:sz w:val="18"/>
              </w:rPr>
            </w:pPr>
          </w:p>
        </w:tc>
      </w:tr>
      <w:tr w:rsidR="00660274" w14:paraId="11B5532F"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59A61BEF" w14:textId="77777777" w:rsidR="00660274" w:rsidRDefault="00660274" w:rsidP="00660274">
            <w:pPr>
              <w:rPr>
                <w:sz w:val="18"/>
              </w:rPr>
            </w:pPr>
            <w:r w:rsidRPr="00162B97">
              <w:rPr>
                <w:sz w:val="18"/>
                <w:szCs w:val="18"/>
              </w:rPr>
              <w:t>Článek 94</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8A9709" w14:textId="77777777" w:rsidR="00660274" w:rsidRPr="00162B97" w:rsidRDefault="00660274" w:rsidP="00660274">
            <w:pPr>
              <w:ind w:right="72"/>
              <w:jc w:val="both"/>
              <w:rPr>
                <w:sz w:val="18"/>
                <w:szCs w:val="18"/>
              </w:rPr>
            </w:pPr>
            <w:r w:rsidRPr="00162B97">
              <w:rPr>
                <w:sz w:val="18"/>
                <w:szCs w:val="18"/>
              </w:rPr>
              <w:t>Až do zahrnutí do systému Společenství pro osvobození od daně při dovozu si mohou členské státy zachovat osvobození od daně poskytovaná</w:t>
            </w:r>
          </w:p>
          <w:p w14:paraId="63D10DBB" w14:textId="77777777" w:rsidR="00660274" w:rsidRPr="00162B97" w:rsidRDefault="00660274" w:rsidP="00660274">
            <w:pPr>
              <w:ind w:right="72"/>
              <w:jc w:val="both"/>
              <w:rPr>
                <w:sz w:val="18"/>
                <w:szCs w:val="18"/>
              </w:rPr>
            </w:pPr>
            <w:r w:rsidRPr="00162B97">
              <w:rPr>
                <w:sz w:val="18"/>
                <w:szCs w:val="18"/>
              </w:rPr>
              <w:t>a) námořníkům obchodního loďstva;</w:t>
            </w:r>
          </w:p>
          <w:p w14:paraId="6608BA7D" w14:textId="77777777" w:rsidR="00660274" w:rsidRDefault="00660274" w:rsidP="00660274">
            <w:pPr>
              <w:jc w:val="both"/>
              <w:rPr>
                <w:sz w:val="18"/>
              </w:rPr>
            </w:pPr>
            <w:r w:rsidRPr="00162B97">
              <w:rPr>
                <w:sz w:val="18"/>
                <w:szCs w:val="18"/>
              </w:rPr>
              <w:t>b) pracovníkům, kteří se vracejí do země svého původu po pobytu mimo Společenství po dobu alespoň šesti měsíců z důvodu výkonu svého povolání.</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7E73B67"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DED121"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0B09E2CA" w14:textId="36BBB048" w:rsidR="00660274" w:rsidRPr="003169D1" w:rsidRDefault="00660274" w:rsidP="00660274">
            <w:pPr>
              <w:jc w:val="both"/>
              <w:rPr>
                <w:i/>
                <w:sz w:val="18"/>
              </w:rPr>
            </w:pPr>
            <w:r w:rsidRPr="00F940BD">
              <w:rPr>
                <w:i/>
                <w:sz w:val="18"/>
              </w:rPr>
              <w:t xml:space="preserve">Ustanovení není určeno České republice, resp. vztahuje se výlučně </w:t>
            </w:r>
            <w:r>
              <w:rPr>
                <w:i/>
                <w:sz w:val="18"/>
              </w:rPr>
              <w:br/>
            </w:r>
            <w:r w:rsidRPr="00F940BD">
              <w:rPr>
                <w:i/>
                <w:sz w:val="18"/>
              </w:rPr>
              <w:t>k území jiného členského státu Evropské unie bez přesahů do právních vztahů v České republice.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4E2658"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21B1F7" w14:textId="77777777" w:rsidR="00660274" w:rsidRDefault="00660274" w:rsidP="00660274">
            <w:pPr>
              <w:rPr>
                <w:sz w:val="18"/>
              </w:rPr>
            </w:pPr>
          </w:p>
        </w:tc>
      </w:tr>
      <w:tr w:rsidR="00660274" w14:paraId="4765EDA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7444EEB0" w14:textId="77777777" w:rsidR="00660274" w:rsidRDefault="00660274" w:rsidP="00660274">
            <w:pPr>
              <w:rPr>
                <w:sz w:val="18"/>
              </w:rPr>
            </w:pPr>
            <w:r w:rsidRPr="00162B97">
              <w:rPr>
                <w:sz w:val="18"/>
                <w:szCs w:val="18"/>
              </w:rPr>
              <w:t>Článek 95</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385D41F" w14:textId="77777777" w:rsidR="00660274" w:rsidRDefault="00660274" w:rsidP="00660274">
            <w:pPr>
              <w:jc w:val="both"/>
              <w:rPr>
                <w:sz w:val="18"/>
              </w:rPr>
            </w:pPr>
            <w:r w:rsidRPr="00162B97">
              <w:rPr>
                <w:sz w:val="18"/>
                <w:szCs w:val="18"/>
              </w:rPr>
              <w:t>Členské státy uvědomí Komisi o opatřeních, která přijmou k provedení této směrnice, a případně uvedou opatření, která přijmou jednoduchým odkazem na odpovídající ustanovení nařízení (EHS) č. 918/83.</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1027583F"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711817"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DB614D5" w14:textId="0DDEB26F" w:rsidR="00660274" w:rsidRPr="003169D1" w:rsidRDefault="00660274" w:rsidP="00660274">
            <w:pPr>
              <w:jc w:val="both"/>
              <w:rPr>
                <w:i/>
                <w:sz w:val="18"/>
              </w:rPr>
            </w:pPr>
            <w:r w:rsidRPr="00F940BD">
              <w:rPr>
                <w:i/>
                <w:sz w:val="18"/>
              </w:rPr>
              <w:t xml:space="preserve">Ustanovení obecným způsobem upravuje </w:t>
            </w:r>
            <w:r>
              <w:rPr>
                <w:i/>
                <w:sz w:val="18"/>
              </w:rPr>
              <w:t xml:space="preserve">podávání informací </w:t>
            </w:r>
            <w:r w:rsidRPr="00F940BD">
              <w:rPr>
                <w:i/>
                <w:sz w:val="18"/>
              </w:rPr>
              <w:t>člensk</w:t>
            </w:r>
            <w:r>
              <w:rPr>
                <w:i/>
                <w:sz w:val="18"/>
              </w:rPr>
              <w:t>ého</w:t>
            </w:r>
            <w:r w:rsidRPr="00F940BD">
              <w:rPr>
                <w:i/>
                <w:sz w:val="18"/>
              </w:rPr>
              <w:t xml:space="preserve"> stát</w:t>
            </w:r>
            <w:r>
              <w:rPr>
                <w:i/>
                <w:sz w:val="18"/>
              </w:rPr>
              <w:t>u</w:t>
            </w:r>
            <w:r w:rsidRPr="00F940BD">
              <w:rPr>
                <w:i/>
                <w:sz w:val="18"/>
              </w:rPr>
              <w:t xml:space="preserve"> </w:t>
            </w:r>
            <w:r>
              <w:rPr>
                <w:i/>
                <w:sz w:val="18"/>
              </w:rPr>
              <w:t xml:space="preserve">vůči </w:t>
            </w:r>
            <w:r w:rsidRPr="00F940BD">
              <w:rPr>
                <w:i/>
                <w:sz w:val="18"/>
              </w:rPr>
              <w:t>Evropsk</w:t>
            </w:r>
            <w:r>
              <w:rPr>
                <w:i/>
                <w:sz w:val="18"/>
              </w:rPr>
              <w:t>é</w:t>
            </w:r>
            <w:r w:rsidRPr="00F940BD">
              <w:rPr>
                <w:i/>
                <w:sz w:val="18"/>
              </w:rPr>
              <w:t xml:space="preserve"> komis</w:t>
            </w:r>
            <w:r>
              <w:rPr>
                <w:i/>
                <w:sz w:val="18"/>
              </w:rPr>
              <w:t>i</w:t>
            </w:r>
            <w:r w:rsidRPr="00F940BD">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D49E720"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3495DC" w14:textId="77777777" w:rsidR="00660274" w:rsidRDefault="00660274" w:rsidP="00660274">
            <w:pPr>
              <w:rPr>
                <w:sz w:val="18"/>
              </w:rPr>
            </w:pPr>
          </w:p>
        </w:tc>
      </w:tr>
      <w:tr w:rsidR="00660274" w14:paraId="7848558F"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2C5B7D4F" w14:textId="77777777" w:rsidR="00660274" w:rsidRDefault="00660274" w:rsidP="00660274">
            <w:pPr>
              <w:rPr>
                <w:sz w:val="18"/>
              </w:rPr>
            </w:pPr>
            <w:r w:rsidRPr="00162B97">
              <w:rPr>
                <w:sz w:val="18"/>
                <w:szCs w:val="18"/>
              </w:rPr>
              <w:t>Článek 96</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4CE2FE6A" w14:textId="77777777" w:rsidR="00660274" w:rsidRPr="00162B97" w:rsidRDefault="00660274" w:rsidP="00660274">
            <w:pPr>
              <w:ind w:right="72"/>
              <w:rPr>
                <w:sz w:val="18"/>
                <w:szCs w:val="18"/>
              </w:rPr>
            </w:pPr>
            <w:r w:rsidRPr="00162B97">
              <w:rPr>
                <w:sz w:val="18"/>
                <w:szCs w:val="18"/>
              </w:rPr>
              <w:t>Směrnice 83/181/EHS ve znění aktů uvedených v části A přílohy II se zrušuje, aniž jsou dotčeny povinnosti členských států týkající se lhůt pro provedení zmíněných směrnic ve vnitrostátním právu uvedených v části B přílohy II.</w:t>
            </w:r>
          </w:p>
          <w:p w14:paraId="3B47039F" w14:textId="77777777" w:rsidR="00660274" w:rsidRDefault="00660274" w:rsidP="00660274">
            <w:pPr>
              <w:rPr>
                <w:sz w:val="18"/>
              </w:rPr>
            </w:pPr>
            <w:r w:rsidRPr="00162B97">
              <w:rPr>
                <w:sz w:val="18"/>
                <w:szCs w:val="18"/>
              </w:rPr>
              <w:t>Odkazy na zrušenou směrnici se považují za odkazy na tuto směrnici v souladu se srovnávací tabulkou obsaženou v příloze III.</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2E62BFCF"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6521E5"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BD222C9" w14:textId="77777777" w:rsidR="00660274" w:rsidRPr="003169D1" w:rsidRDefault="00660274" w:rsidP="00660274">
            <w:pPr>
              <w:rPr>
                <w:i/>
                <w:sz w:val="18"/>
              </w:rPr>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8D55A1"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AEECF" w14:textId="77777777" w:rsidR="00660274" w:rsidRDefault="00660274" w:rsidP="00660274">
            <w:pPr>
              <w:rPr>
                <w:sz w:val="18"/>
              </w:rPr>
            </w:pPr>
          </w:p>
        </w:tc>
      </w:tr>
      <w:tr w:rsidR="00660274" w14:paraId="0761B875"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0A075167" w14:textId="77777777" w:rsidR="00660274" w:rsidRDefault="00660274" w:rsidP="00660274">
            <w:pPr>
              <w:rPr>
                <w:sz w:val="18"/>
              </w:rPr>
            </w:pPr>
            <w:r w:rsidRPr="00162B97">
              <w:rPr>
                <w:sz w:val="18"/>
                <w:szCs w:val="18"/>
              </w:rPr>
              <w:t>Článek 97</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5CA9909" w14:textId="77777777" w:rsidR="00660274" w:rsidRDefault="00660274" w:rsidP="00660274">
            <w:pPr>
              <w:rPr>
                <w:sz w:val="18"/>
              </w:rPr>
            </w:pPr>
            <w:r w:rsidRPr="00162B97">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85DC616"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850F56"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2BAA2BD0" w14:textId="77777777" w:rsidR="00660274" w:rsidRPr="003169D1" w:rsidRDefault="00660274" w:rsidP="00660274">
            <w:pPr>
              <w:rPr>
                <w:i/>
                <w:sz w:val="18"/>
              </w:rPr>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5F8EAC"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F13A97" w14:textId="77777777" w:rsidR="00660274" w:rsidRDefault="00660274" w:rsidP="00660274">
            <w:pPr>
              <w:rPr>
                <w:sz w:val="18"/>
              </w:rPr>
            </w:pPr>
          </w:p>
        </w:tc>
      </w:tr>
      <w:tr w:rsidR="00660274" w14:paraId="37F8573A"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AEE0EE2" w14:textId="77777777" w:rsidR="00660274" w:rsidRDefault="00660274" w:rsidP="00660274">
            <w:pPr>
              <w:rPr>
                <w:sz w:val="18"/>
              </w:rPr>
            </w:pPr>
            <w:r w:rsidRPr="00162B97">
              <w:rPr>
                <w:sz w:val="18"/>
                <w:szCs w:val="18"/>
              </w:rPr>
              <w:t>Článek 98</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29BDDEA7" w14:textId="77777777" w:rsidR="00660274" w:rsidRDefault="00660274" w:rsidP="00660274">
            <w:pPr>
              <w:rPr>
                <w:sz w:val="18"/>
              </w:rPr>
            </w:pPr>
            <w:r w:rsidRPr="00162B97">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4136B61"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0B69B7"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8E36686" w14:textId="77777777" w:rsidR="00660274" w:rsidRPr="003169D1" w:rsidRDefault="00660274" w:rsidP="00660274">
            <w:pPr>
              <w:jc w:val="both"/>
              <w:rPr>
                <w:i/>
                <w:sz w:val="18"/>
              </w:rPr>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E102BD"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2E142" w14:textId="77777777" w:rsidR="00660274" w:rsidRDefault="00660274" w:rsidP="00660274">
            <w:pPr>
              <w:rPr>
                <w:sz w:val="18"/>
              </w:rPr>
            </w:pPr>
          </w:p>
        </w:tc>
      </w:tr>
      <w:tr w:rsidR="00660274" w14:paraId="163AF7E7"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D371307" w14:textId="77777777" w:rsidR="00660274" w:rsidRDefault="00660274" w:rsidP="00660274">
            <w:pPr>
              <w:rPr>
                <w:sz w:val="18"/>
              </w:rPr>
            </w:pPr>
            <w:r w:rsidRPr="00162B97">
              <w:rPr>
                <w:sz w:val="18"/>
                <w:szCs w:val="18"/>
              </w:rPr>
              <w:t>PŘÍLOHA I</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4E1CDE8" w14:textId="77777777" w:rsidR="00660274" w:rsidRDefault="00660274" w:rsidP="00660274">
            <w:pPr>
              <w:rPr>
                <w:sz w:val="18"/>
              </w:rPr>
            </w:pPr>
            <w:r w:rsidRPr="00162B97">
              <w:rPr>
                <w:sz w:val="18"/>
                <w:szCs w:val="18"/>
              </w:rPr>
              <w:t>OBRAZOVÝ A ZVUKOVÝ MATERIÁL VZDĚLÁVACÍ, VĚDECKÉ NEBO KULTURNÍ POVAHY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5A5195D"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CB0E0D"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5DE6FFEF" w14:textId="77777777" w:rsidR="00660274" w:rsidRPr="003169D1" w:rsidRDefault="00660274" w:rsidP="00660274">
            <w:pPr>
              <w:jc w:val="both"/>
              <w:rPr>
                <w:i/>
                <w:sz w:val="18"/>
              </w:rPr>
            </w:pPr>
            <w:r w:rsidRPr="00F940BD">
              <w:rPr>
                <w:i/>
                <w:sz w:val="18"/>
              </w:rPr>
              <w:t>Ustanovení má proklamativní, deklaratorní či jiný obecný soft law charakter</w:t>
            </w:r>
            <w:r>
              <w:rPr>
                <w:i/>
                <w:sz w:val="18"/>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1F54D4B"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AA2E514" w14:textId="77777777" w:rsidR="00660274" w:rsidRDefault="00660274" w:rsidP="00660274">
            <w:pPr>
              <w:rPr>
                <w:sz w:val="18"/>
              </w:rPr>
            </w:pPr>
          </w:p>
        </w:tc>
      </w:tr>
      <w:tr w:rsidR="00660274" w14:paraId="4634886C"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F4515E8" w14:textId="77777777" w:rsidR="00660274" w:rsidRPr="00162B97" w:rsidRDefault="00660274" w:rsidP="00660274">
            <w:pPr>
              <w:ind w:right="72"/>
              <w:rPr>
                <w:sz w:val="18"/>
                <w:szCs w:val="18"/>
              </w:rPr>
            </w:pPr>
            <w:r w:rsidRPr="00162B97">
              <w:rPr>
                <w:sz w:val="18"/>
                <w:szCs w:val="18"/>
              </w:rPr>
              <w:t>PŘÍLOHA II</w:t>
            </w:r>
          </w:p>
          <w:p w14:paraId="48665FF0" w14:textId="77777777" w:rsidR="00660274" w:rsidRDefault="00660274" w:rsidP="00660274">
            <w:pPr>
              <w:rPr>
                <w:sz w:val="18"/>
              </w:rPr>
            </w:pPr>
            <w:r w:rsidRPr="00162B97">
              <w:rPr>
                <w:sz w:val="18"/>
                <w:szCs w:val="18"/>
              </w:rPr>
              <w:t>ČÁST A</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1A7B615E" w14:textId="77777777" w:rsidR="00660274" w:rsidRDefault="00660274" w:rsidP="00660274">
            <w:pPr>
              <w:rPr>
                <w:sz w:val="18"/>
              </w:rPr>
            </w:pPr>
            <w:r w:rsidRPr="00162B97">
              <w:rPr>
                <w:sz w:val="18"/>
                <w:szCs w:val="18"/>
              </w:rPr>
              <w:t>Zrušená směrnice a její následné změny</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0A530B33"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E151E9"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15101BD5" w14:textId="336FF456" w:rsidR="00660274" w:rsidRDefault="00660274" w:rsidP="00660274">
            <w:pPr>
              <w:jc w:val="both"/>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087919"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1A68D5" w14:textId="77777777" w:rsidR="00660274" w:rsidRDefault="00660274" w:rsidP="00660274">
            <w:pPr>
              <w:rPr>
                <w:sz w:val="18"/>
              </w:rPr>
            </w:pPr>
          </w:p>
        </w:tc>
      </w:tr>
      <w:tr w:rsidR="00660274" w14:paraId="300851E8"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6862774A" w14:textId="77777777" w:rsidR="00660274" w:rsidRPr="00162B97" w:rsidRDefault="00660274" w:rsidP="00660274">
            <w:pPr>
              <w:ind w:right="72"/>
              <w:rPr>
                <w:sz w:val="18"/>
                <w:szCs w:val="18"/>
              </w:rPr>
            </w:pPr>
            <w:r w:rsidRPr="00162B97">
              <w:rPr>
                <w:sz w:val="18"/>
                <w:szCs w:val="18"/>
              </w:rPr>
              <w:t>PŘÍLOHA II</w:t>
            </w:r>
          </w:p>
          <w:p w14:paraId="24874CD8" w14:textId="77777777" w:rsidR="00660274" w:rsidRDefault="00660274" w:rsidP="00660274">
            <w:pPr>
              <w:rPr>
                <w:sz w:val="18"/>
              </w:rPr>
            </w:pPr>
            <w:r w:rsidRPr="00162B97">
              <w:rPr>
                <w:sz w:val="18"/>
                <w:szCs w:val="18"/>
              </w:rPr>
              <w:t xml:space="preserve">ČÁST </w:t>
            </w:r>
            <w:r>
              <w:rPr>
                <w:sz w:val="18"/>
                <w:szCs w:val="18"/>
              </w:rPr>
              <w:t>B</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759BB0B7" w14:textId="77777777" w:rsidR="00660274" w:rsidRDefault="00660274" w:rsidP="00660274">
            <w:pPr>
              <w:rPr>
                <w:sz w:val="18"/>
              </w:rPr>
            </w:pPr>
            <w:r w:rsidRPr="00162B97">
              <w:rPr>
                <w:sz w:val="18"/>
                <w:szCs w:val="18"/>
              </w:rPr>
              <w:t>Lhůty pro provedení ve vnitrostátním právu</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70D749CC"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3717EA"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729D28C6" w14:textId="5B7C748F" w:rsidR="00660274" w:rsidRDefault="00660274" w:rsidP="00660274">
            <w:pPr>
              <w:jc w:val="both"/>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3219AF"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101BD4" w14:textId="77777777" w:rsidR="00660274" w:rsidRDefault="00660274" w:rsidP="00660274">
            <w:pPr>
              <w:rPr>
                <w:sz w:val="18"/>
              </w:rPr>
            </w:pPr>
          </w:p>
        </w:tc>
      </w:tr>
      <w:tr w:rsidR="00660274" w14:paraId="76D0D0A3" w14:textId="77777777" w:rsidTr="00895518">
        <w:tc>
          <w:tcPr>
            <w:tcW w:w="1440" w:type="dxa"/>
            <w:tcBorders>
              <w:top w:val="single" w:sz="4" w:space="0" w:color="auto"/>
              <w:left w:val="single" w:sz="4" w:space="0" w:color="auto"/>
              <w:bottom w:val="single" w:sz="4" w:space="0" w:color="auto"/>
              <w:right w:val="single" w:sz="4" w:space="0" w:color="auto"/>
            </w:tcBorders>
            <w:shd w:val="clear" w:color="auto" w:fill="auto"/>
          </w:tcPr>
          <w:p w14:paraId="4A3B0C78" w14:textId="77777777" w:rsidR="00660274" w:rsidRDefault="00660274" w:rsidP="00660274">
            <w:pPr>
              <w:rPr>
                <w:sz w:val="18"/>
              </w:rPr>
            </w:pPr>
            <w:r w:rsidRPr="00162B97">
              <w:rPr>
                <w:sz w:val="18"/>
                <w:szCs w:val="18"/>
              </w:rPr>
              <w:t>PŘÍLOHA III</w:t>
            </w:r>
          </w:p>
        </w:tc>
        <w:tc>
          <w:tcPr>
            <w:tcW w:w="5400" w:type="dxa"/>
            <w:gridSpan w:val="4"/>
            <w:tcBorders>
              <w:top w:val="single" w:sz="4" w:space="0" w:color="auto"/>
              <w:left w:val="single" w:sz="4" w:space="0" w:color="auto"/>
              <w:bottom w:val="single" w:sz="4" w:space="0" w:color="auto"/>
              <w:right w:val="single" w:sz="18" w:space="0" w:color="auto"/>
            </w:tcBorders>
            <w:shd w:val="clear" w:color="auto" w:fill="auto"/>
          </w:tcPr>
          <w:p w14:paraId="565A339B" w14:textId="77777777" w:rsidR="00660274" w:rsidRPr="00C5484E" w:rsidRDefault="00660274" w:rsidP="00660274">
            <w:pPr>
              <w:ind w:right="72"/>
              <w:rPr>
                <w:sz w:val="18"/>
                <w:szCs w:val="18"/>
              </w:rPr>
            </w:pPr>
            <w:r w:rsidRPr="00162B97">
              <w:rPr>
                <w:sz w:val="18"/>
                <w:szCs w:val="18"/>
              </w:rPr>
              <w:t>SROVNÁVACÍ TABULKA</w:t>
            </w:r>
          </w:p>
        </w:tc>
        <w:tc>
          <w:tcPr>
            <w:tcW w:w="900" w:type="dxa"/>
            <w:tcBorders>
              <w:top w:val="single" w:sz="4" w:space="0" w:color="auto"/>
              <w:left w:val="single" w:sz="18" w:space="0" w:color="auto"/>
              <w:bottom w:val="single" w:sz="4" w:space="0" w:color="auto"/>
              <w:right w:val="single" w:sz="4" w:space="0" w:color="auto"/>
            </w:tcBorders>
            <w:shd w:val="clear" w:color="auto" w:fill="auto"/>
          </w:tcPr>
          <w:p w14:paraId="5D7A9D3E" w14:textId="77777777" w:rsidR="00660274" w:rsidRDefault="00660274" w:rsidP="00660274">
            <w:pPr>
              <w:rPr>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EF4EDB" w14:textId="77777777" w:rsidR="00660274" w:rsidRDefault="00660274" w:rsidP="00660274">
            <w:pPr>
              <w:rPr>
                <w:sz w:val="18"/>
              </w:rPr>
            </w:pPr>
          </w:p>
        </w:tc>
        <w:tc>
          <w:tcPr>
            <w:tcW w:w="5400" w:type="dxa"/>
            <w:gridSpan w:val="4"/>
            <w:tcBorders>
              <w:top w:val="single" w:sz="4" w:space="0" w:color="auto"/>
              <w:left w:val="single" w:sz="4" w:space="0" w:color="auto"/>
              <w:bottom w:val="single" w:sz="4" w:space="0" w:color="auto"/>
              <w:right w:val="single" w:sz="4" w:space="0" w:color="auto"/>
            </w:tcBorders>
            <w:shd w:val="clear" w:color="auto" w:fill="auto"/>
          </w:tcPr>
          <w:p w14:paraId="4EB100A6" w14:textId="50907395" w:rsidR="00660274" w:rsidRDefault="00660274" w:rsidP="00660274">
            <w:pPr>
              <w:jc w:val="both"/>
            </w:pPr>
            <w:r w:rsidRPr="00F940BD">
              <w:rPr>
                <w:i/>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72B904" w14:textId="77777777" w:rsidR="00660274" w:rsidRPr="00895518" w:rsidRDefault="00660274" w:rsidP="00660274">
            <w:pPr>
              <w:rPr>
                <w:i/>
                <w:sz w:val="18"/>
              </w:rPr>
            </w:pPr>
            <w:r w:rsidRPr="00895518">
              <w:rPr>
                <w:i/>
                <w:sz w:val="18"/>
              </w:rPr>
              <w:t>NT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30D10F" w14:textId="77777777" w:rsidR="00660274" w:rsidRDefault="00660274" w:rsidP="00660274">
            <w:pPr>
              <w:rPr>
                <w:sz w:val="18"/>
              </w:rPr>
            </w:pPr>
          </w:p>
        </w:tc>
      </w:tr>
    </w:tbl>
    <w:p w14:paraId="43E0F327" w14:textId="77777777" w:rsidR="00E24434" w:rsidRDefault="00E24434">
      <w:pPr>
        <w:rPr>
          <w:sz w:val="18"/>
        </w:rPr>
      </w:pPr>
    </w:p>
    <w:p w14:paraId="27DCF56A" w14:textId="77777777" w:rsidR="00E24434" w:rsidRDefault="00E24434">
      <w:pPr>
        <w:rPr>
          <w:sz w:val="18"/>
        </w:rPr>
      </w:pPr>
    </w:p>
    <w:p w14:paraId="62BF999B" w14:textId="77777777" w:rsidR="00E24434" w:rsidRDefault="00E24434">
      <w:pPr>
        <w:pStyle w:val="Nadpis1"/>
      </w:pPr>
      <w:r>
        <w:t>Rekapitulace platných předpisů a legislativních návrhů, jejichž prostřednictvím je implementován předpis  ES/EU</w:t>
      </w:r>
    </w:p>
    <w:p w14:paraId="6B74AEB1" w14:textId="77777777" w:rsidR="00E24434" w:rsidRDefault="00E24434">
      <w:pPr>
        <w:ind w:left="-900"/>
        <w:rPr>
          <w:sz w:val="18"/>
        </w:rPr>
      </w:pPr>
    </w:p>
    <w:p w14:paraId="765E9EE7" w14:textId="77777777" w:rsidR="00E24434" w:rsidRDefault="00E24434">
      <w:pPr>
        <w:ind w:left="-900"/>
        <w:rPr>
          <w:sz w:val="18"/>
        </w:rPr>
      </w:pPr>
    </w:p>
    <w:p w14:paraId="2703059F" w14:textId="77777777" w:rsidR="00E24434" w:rsidRDefault="00E24434">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852"/>
        <w:gridCol w:w="1548"/>
      </w:tblGrid>
      <w:tr w:rsidR="00E24434" w14:paraId="0CE07B27" w14:textId="77777777" w:rsidTr="00EB2A13">
        <w:tc>
          <w:tcPr>
            <w:tcW w:w="540" w:type="dxa"/>
          </w:tcPr>
          <w:p w14:paraId="39FB686C" w14:textId="77777777" w:rsidR="00E24434" w:rsidRDefault="00E24434">
            <w:pPr>
              <w:spacing w:before="60" w:after="60"/>
              <w:jc w:val="center"/>
              <w:rPr>
                <w:sz w:val="16"/>
              </w:rPr>
            </w:pPr>
            <w:r>
              <w:rPr>
                <w:sz w:val="16"/>
              </w:rPr>
              <w:t>Poř. č</w:t>
            </w:r>
          </w:p>
        </w:tc>
        <w:tc>
          <w:tcPr>
            <w:tcW w:w="900" w:type="dxa"/>
          </w:tcPr>
          <w:p w14:paraId="7CE1D1E5" w14:textId="77777777" w:rsidR="00E24434" w:rsidRDefault="00E24434">
            <w:pPr>
              <w:spacing w:before="60" w:after="60"/>
              <w:jc w:val="center"/>
              <w:rPr>
                <w:sz w:val="16"/>
              </w:rPr>
            </w:pPr>
            <w:r>
              <w:rPr>
                <w:sz w:val="16"/>
              </w:rPr>
              <w:t>Číslo.Sb.</w:t>
            </w:r>
          </w:p>
        </w:tc>
        <w:tc>
          <w:tcPr>
            <w:tcW w:w="12852" w:type="dxa"/>
          </w:tcPr>
          <w:p w14:paraId="7E3E3626" w14:textId="77777777" w:rsidR="00E24434" w:rsidRDefault="00E24434">
            <w:pPr>
              <w:spacing w:before="60" w:after="60"/>
              <w:jc w:val="center"/>
              <w:rPr>
                <w:sz w:val="16"/>
              </w:rPr>
            </w:pPr>
            <w:r>
              <w:rPr>
                <w:sz w:val="16"/>
              </w:rPr>
              <w:t>Název předpisu</w:t>
            </w:r>
          </w:p>
        </w:tc>
        <w:tc>
          <w:tcPr>
            <w:tcW w:w="1548" w:type="dxa"/>
          </w:tcPr>
          <w:p w14:paraId="33B048AA" w14:textId="77777777" w:rsidR="00E24434" w:rsidRDefault="00E24434">
            <w:pPr>
              <w:spacing w:before="60" w:after="60"/>
              <w:jc w:val="center"/>
              <w:rPr>
                <w:sz w:val="16"/>
              </w:rPr>
            </w:pPr>
            <w:r>
              <w:rPr>
                <w:sz w:val="16"/>
              </w:rPr>
              <w:t>Účinnost předpisu</w:t>
            </w:r>
          </w:p>
        </w:tc>
      </w:tr>
      <w:tr w:rsidR="00E24434" w14:paraId="4C8B2C49" w14:textId="77777777" w:rsidTr="00EB2A13">
        <w:tc>
          <w:tcPr>
            <w:tcW w:w="540" w:type="dxa"/>
          </w:tcPr>
          <w:p w14:paraId="1AE12F08" w14:textId="77777777" w:rsidR="00E24434" w:rsidRDefault="00E24434">
            <w:pPr>
              <w:numPr>
                <w:ilvl w:val="0"/>
                <w:numId w:val="5"/>
              </w:numPr>
              <w:ind w:left="0" w:firstLine="0"/>
              <w:rPr>
                <w:sz w:val="18"/>
              </w:rPr>
            </w:pPr>
          </w:p>
        </w:tc>
        <w:tc>
          <w:tcPr>
            <w:tcW w:w="900" w:type="dxa"/>
          </w:tcPr>
          <w:p w14:paraId="4BD611A9" w14:textId="77777777" w:rsidR="00E24434" w:rsidRDefault="00553A79">
            <w:pPr>
              <w:rPr>
                <w:sz w:val="18"/>
              </w:rPr>
            </w:pPr>
            <w:r>
              <w:rPr>
                <w:sz w:val="18"/>
              </w:rPr>
              <w:t>235/2004</w:t>
            </w:r>
          </w:p>
        </w:tc>
        <w:tc>
          <w:tcPr>
            <w:tcW w:w="12852" w:type="dxa"/>
          </w:tcPr>
          <w:p w14:paraId="6E704C5F" w14:textId="77777777" w:rsidR="00E24434" w:rsidRPr="00553A79" w:rsidRDefault="00553A79">
            <w:pPr>
              <w:rPr>
                <w:sz w:val="18"/>
              </w:rPr>
            </w:pPr>
            <w:r w:rsidRPr="00553A79">
              <w:rPr>
                <w:sz w:val="18"/>
              </w:rPr>
              <w:t>Zákon č. 235/2004 Sb., o dani z přidané hodnoty</w:t>
            </w:r>
          </w:p>
        </w:tc>
        <w:tc>
          <w:tcPr>
            <w:tcW w:w="1548" w:type="dxa"/>
          </w:tcPr>
          <w:p w14:paraId="652EB964" w14:textId="77777777" w:rsidR="00E24434" w:rsidRDefault="00553A79">
            <w:pPr>
              <w:rPr>
                <w:sz w:val="18"/>
              </w:rPr>
            </w:pPr>
            <w:r>
              <w:rPr>
                <w:sz w:val="18"/>
              </w:rPr>
              <w:t>1. května 2004</w:t>
            </w:r>
          </w:p>
        </w:tc>
      </w:tr>
      <w:tr w:rsidR="00FD615F" w14:paraId="6A5D69FE" w14:textId="77777777" w:rsidTr="00EB2A13">
        <w:tc>
          <w:tcPr>
            <w:tcW w:w="540" w:type="dxa"/>
          </w:tcPr>
          <w:p w14:paraId="3B557A9F" w14:textId="77777777" w:rsidR="00FD615F" w:rsidRDefault="00FD615F" w:rsidP="00FD615F">
            <w:pPr>
              <w:numPr>
                <w:ilvl w:val="0"/>
                <w:numId w:val="5"/>
              </w:numPr>
              <w:ind w:left="0" w:firstLine="0"/>
              <w:rPr>
                <w:sz w:val="18"/>
              </w:rPr>
            </w:pPr>
          </w:p>
        </w:tc>
        <w:tc>
          <w:tcPr>
            <w:tcW w:w="900" w:type="dxa"/>
          </w:tcPr>
          <w:p w14:paraId="594DF9D4" w14:textId="7B13FF21" w:rsidR="00FD615F" w:rsidRDefault="00FD615F" w:rsidP="00FD615F">
            <w:pPr>
              <w:rPr>
                <w:sz w:val="18"/>
              </w:rPr>
            </w:pPr>
            <w:r w:rsidRPr="00F653D2">
              <w:rPr>
                <w:sz w:val="18"/>
              </w:rPr>
              <w:t>302/2008</w:t>
            </w:r>
          </w:p>
        </w:tc>
        <w:tc>
          <w:tcPr>
            <w:tcW w:w="12852" w:type="dxa"/>
          </w:tcPr>
          <w:p w14:paraId="1F763294" w14:textId="492F95B7" w:rsidR="00FD615F" w:rsidRPr="00553A79" w:rsidRDefault="00FD615F" w:rsidP="00FD615F">
            <w:pPr>
              <w:rPr>
                <w:sz w:val="18"/>
              </w:rPr>
            </w:pPr>
            <w:r w:rsidRPr="00B4241E">
              <w:rPr>
                <w:sz w:val="18"/>
                <w:szCs w:val="18"/>
              </w:rPr>
              <w:t>Zákon</w:t>
            </w:r>
            <w:r>
              <w:rPr>
                <w:sz w:val="18"/>
                <w:szCs w:val="18"/>
              </w:rPr>
              <w:t xml:space="preserve"> č. 302/2008 Sb.</w:t>
            </w:r>
            <w:r w:rsidRPr="00B4241E">
              <w:rPr>
                <w:sz w:val="18"/>
                <w:szCs w:val="18"/>
              </w:rPr>
              <w:t>, kterým se mění zákon č. 235/2004 Sb., o dani z přidané hodnoty, ve znění pozdějších předpisů</w:t>
            </w:r>
          </w:p>
        </w:tc>
        <w:tc>
          <w:tcPr>
            <w:tcW w:w="1548" w:type="dxa"/>
          </w:tcPr>
          <w:p w14:paraId="147F1536" w14:textId="418F69B8" w:rsidR="00FD615F" w:rsidRDefault="00FD615F" w:rsidP="00FD615F">
            <w:pPr>
              <w:rPr>
                <w:sz w:val="18"/>
              </w:rPr>
            </w:pPr>
            <w:r>
              <w:rPr>
                <w:sz w:val="18"/>
                <w:szCs w:val="18"/>
              </w:rPr>
              <w:t>1. ledna 2009</w:t>
            </w:r>
          </w:p>
        </w:tc>
      </w:tr>
      <w:tr w:rsidR="00E24434" w14:paraId="33566328" w14:textId="77777777" w:rsidTr="00EB2A13">
        <w:tc>
          <w:tcPr>
            <w:tcW w:w="540" w:type="dxa"/>
          </w:tcPr>
          <w:p w14:paraId="6D27D7DF" w14:textId="77777777" w:rsidR="00E24434" w:rsidRDefault="00E24434">
            <w:pPr>
              <w:numPr>
                <w:ilvl w:val="0"/>
                <w:numId w:val="5"/>
              </w:numPr>
              <w:ind w:left="0" w:firstLine="0"/>
              <w:rPr>
                <w:sz w:val="18"/>
              </w:rPr>
            </w:pPr>
          </w:p>
        </w:tc>
        <w:tc>
          <w:tcPr>
            <w:tcW w:w="900" w:type="dxa"/>
          </w:tcPr>
          <w:p w14:paraId="2C917342" w14:textId="77777777" w:rsidR="00E24434" w:rsidRDefault="00553A79">
            <w:pPr>
              <w:rPr>
                <w:sz w:val="18"/>
              </w:rPr>
            </w:pPr>
            <w:r>
              <w:rPr>
                <w:sz w:val="18"/>
              </w:rPr>
              <w:t>87/2009</w:t>
            </w:r>
          </w:p>
        </w:tc>
        <w:tc>
          <w:tcPr>
            <w:tcW w:w="12852" w:type="dxa"/>
          </w:tcPr>
          <w:p w14:paraId="62FF7E85" w14:textId="77777777" w:rsidR="00E24434" w:rsidRPr="00553A79" w:rsidRDefault="00553A79">
            <w:pPr>
              <w:rPr>
                <w:sz w:val="18"/>
              </w:rPr>
            </w:pPr>
            <w:r w:rsidRPr="00553A79">
              <w:rPr>
                <w:sz w:val="18"/>
              </w:rPr>
              <w:t>Zákon č. 87/2009 Sb., kterým se mění zákon č. 235/2004 Sb., o dani z přidané hodnoty, ve znění pozdějších předpisů, a některé další zákony</w:t>
            </w:r>
          </w:p>
        </w:tc>
        <w:tc>
          <w:tcPr>
            <w:tcW w:w="1548" w:type="dxa"/>
          </w:tcPr>
          <w:p w14:paraId="7EA5A275" w14:textId="77777777" w:rsidR="00E24434" w:rsidRDefault="00553A79">
            <w:pPr>
              <w:rPr>
                <w:sz w:val="18"/>
              </w:rPr>
            </w:pPr>
            <w:r>
              <w:rPr>
                <w:sz w:val="18"/>
              </w:rPr>
              <w:t>1. dubna 2009</w:t>
            </w:r>
          </w:p>
        </w:tc>
      </w:tr>
      <w:tr w:rsidR="00FD615F" w14:paraId="13AE16DE" w14:textId="77777777" w:rsidTr="00EB2A13">
        <w:trPr>
          <w:trHeight w:val="196"/>
        </w:trPr>
        <w:tc>
          <w:tcPr>
            <w:tcW w:w="540" w:type="dxa"/>
          </w:tcPr>
          <w:p w14:paraId="3F919161" w14:textId="77777777" w:rsidR="00FD615F" w:rsidRDefault="00FD615F" w:rsidP="00295EA3">
            <w:pPr>
              <w:numPr>
                <w:ilvl w:val="0"/>
                <w:numId w:val="5"/>
              </w:numPr>
              <w:ind w:left="0" w:firstLine="0"/>
              <w:rPr>
                <w:sz w:val="18"/>
              </w:rPr>
            </w:pPr>
          </w:p>
        </w:tc>
        <w:tc>
          <w:tcPr>
            <w:tcW w:w="900" w:type="dxa"/>
          </w:tcPr>
          <w:p w14:paraId="4E82FC72" w14:textId="77777777" w:rsidR="00FD615F" w:rsidRDefault="00FD615F" w:rsidP="00295EA3">
            <w:pPr>
              <w:rPr>
                <w:sz w:val="18"/>
              </w:rPr>
            </w:pPr>
            <w:r w:rsidRPr="00F653D2">
              <w:rPr>
                <w:sz w:val="18"/>
              </w:rPr>
              <w:t>489/2009</w:t>
            </w:r>
          </w:p>
        </w:tc>
        <w:tc>
          <w:tcPr>
            <w:tcW w:w="12852" w:type="dxa"/>
          </w:tcPr>
          <w:p w14:paraId="121B82D3" w14:textId="77777777" w:rsidR="00FD615F" w:rsidRDefault="00FD615F" w:rsidP="00295EA3">
            <w:pPr>
              <w:rPr>
                <w:sz w:val="18"/>
                <w:szCs w:val="18"/>
              </w:rPr>
            </w:pPr>
            <w:r w:rsidRPr="008837C2">
              <w:rPr>
                <w:sz w:val="18"/>
                <w:szCs w:val="18"/>
              </w:rPr>
              <w:t>Zákon</w:t>
            </w:r>
            <w:r>
              <w:rPr>
                <w:sz w:val="18"/>
                <w:szCs w:val="18"/>
              </w:rPr>
              <w:t xml:space="preserve"> č. 489/2009 Sb.</w:t>
            </w:r>
            <w:r w:rsidRPr="008837C2">
              <w:rPr>
                <w:sz w:val="18"/>
                <w:szCs w:val="18"/>
              </w:rPr>
              <w:t>, kterým se mění zákon č. 235/2004 Sb., o dani z přidané hodnoty, ve znění pozdějších předpisů</w:t>
            </w:r>
          </w:p>
        </w:tc>
        <w:tc>
          <w:tcPr>
            <w:tcW w:w="1548" w:type="dxa"/>
          </w:tcPr>
          <w:p w14:paraId="44769139" w14:textId="77777777" w:rsidR="00FD615F" w:rsidRDefault="00FD615F" w:rsidP="00295EA3">
            <w:pPr>
              <w:rPr>
                <w:sz w:val="18"/>
                <w:szCs w:val="18"/>
              </w:rPr>
            </w:pPr>
            <w:r w:rsidRPr="006F6FB1">
              <w:rPr>
                <w:sz w:val="18"/>
              </w:rPr>
              <w:t xml:space="preserve">1. ledna </w:t>
            </w:r>
            <w:r>
              <w:rPr>
                <w:sz w:val="18"/>
              </w:rPr>
              <w:t>2010</w:t>
            </w:r>
          </w:p>
        </w:tc>
      </w:tr>
      <w:tr w:rsidR="006F6FB1" w14:paraId="19DEAB62" w14:textId="77777777" w:rsidTr="00EB2A13">
        <w:tc>
          <w:tcPr>
            <w:tcW w:w="540" w:type="dxa"/>
          </w:tcPr>
          <w:p w14:paraId="1426CABA" w14:textId="77777777" w:rsidR="006F6FB1" w:rsidRDefault="006F6FB1">
            <w:pPr>
              <w:numPr>
                <w:ilvl w:val="0"/>
                <w:numId w:val="5"/>
              </w:numPr>
              <w:ind w:left="0" w:firstLine="0"/>
              <w:rPr>
                <w:sz w:val="18"/>
              </w:rPr>
            </w:pPr>
          </w:p>
        </w:tc>
        <w:tc>
          <w:tcPr>
            <w:tcW w:w="900" w:type="dxa"/>
          </w:tcPr>
          <w:p w14:paraId="2F3C0934" w14:textId="77777777" w:rsidR="006F6FB1" w:rsidRPr="006F6FB1" w:rsidRDefault="006F6FB1" w:rsidP="00A10390">
            <w:pPr>
              <w:rPr>
                <w:sz w:val="18"/>
              </w:rPr>
            </w:pPr>
            <w:r w:rsidRPr="006F6FB1">
              <w:rPr>
                <w:sz w:val="18"/>
              </w:rPr>
              <w:t>47/2011</w:t>
            </w:r>
          </w:p>
        </w:tc>
        <w:tc>
          <w:tcPr>
            <w:tcW w:w="12852" w:type="dxa"/>
          </w:tcPr>
          <w:p w14:paraId="2D39DC3E" w14:textId="77777777" w:rsidR="006F6FB1" w:rsidRPr="006F6FB1" w:rsidRDefault="006F6FB1" w:rsidP="00A10390">
            <w:pPr>
              <w:rPr>
                <w:sz w:val="18"/>
              </w:rPr>
            </w:pPr>
            <w:r w:rsidRPr="006F6FB1">
              <w:rPr>
                <w:sz w:val="18"/>
              </w:rPr>
              <w:t>Zákon č. 47/2011 Sb., kterým se mění zákon č. 235/2004 Sb., o dani z přidané hodnoty, ve znění pozdějších předpisů</w:t>
            </w:r>
          </w:p>
        </w:tc>
        <w:tc>
          <w:tcPr>
            <w:tcW w:w="1548" w:type="dxa"/>
          </w:tcPr>
          <w:p w14:paraId="1FC313E3" w14:textId="77777777" w:rsidR="006F6FB1" w:rsidRPr="006F6FB1" w:rsidRDefault="006F6FB1" w:rsidP="00A10390">
            <w:pPr>
              <w:rPr>
                <w:sz w:val="18"/>
              </w:rPr>
            </w:pPr>
            <w:r w:rsidRPr="006F6FB1">
              <w:rPr>
                <w:sz w:val="18"/>
              </w:rPr>
              <w:t>1. dubna 2011</w:t>
            </w:r>
          </w:p>
        </w:tc>
      </w:tr>
      <w:tr w:rsidR="00FD615F" w14:paraId="24B69259" w14:textId="77777777" w:rsidTr="00EB2A13">
        <w:trPr>
          <w:trHeight w:val="196"/>
        </w:trPr>
        <w:tc>
          <w:tcPr>
            <w:tcW w:w="540" w:type="dxa"/>
          </w:tcPr>
          <w:p w14:paraId="251DFB03" w14:textId="77777777" w:rsidR="00FD615F" w:rsidRDefault="00FD615F" w:rsidP="00295EA3">
            <w:pPr>
              <w:numPr>
                <w:ilvl w:val="0"/>
                <w:numId w:val="5"/>
              </w:numPr>
              <w:ind w:left="0" w:firstLine="0"/>
              <w:rPr>
                <w:sz w:val="18"/>
              </w:rPr>
            </w:pPr>
          </w:p>
        </w:tc>
        <w:tc>
          <w:tcPr>
            <w:tcW w:w="900" w:type="dxa"/>
          </w:tcPr>
          <w:p w14:paraId="0A33569E" w14:textId="77777777" w:rsidR="00FD615F" w:rsidRDefault="00FD615F" w:rsidP="00295EA3">
            <w:pPr>
              <w:rPr>
                <w:sz w:val="18"/>
              </w:rPr>
            </w:pPr>
            <w:r w:rsidRPr="00F653D2">
              <w:rPr>
                <w:sz w:val="18"/>
              </w:rPr>
              <w:t>18/2012</w:t>
            </w:r>
          </w:p>
        </w:tc>
        <w:tc>
          <w:tcPr>
            <w:tcW w:w="12852" w:type="dxa"/>
          </w:tcPr>
          <w:p w14:paraId="6E8EAB89" w14:textId="77777777" w:rsidR="00FD615F" w:rsidRDefault="00FD615F" w:rsidP="00295EA3">
            <w:pPr>
              <w:rPr>
                <w:sz w:val="18"/>
                <w:szCs w:val="18"/>
              </w:rPr>
            </w:pPr>
            <w:r>
              <w:rPr>
                <w:sz w:val="18"/>
                <w:szCs w:val="18"/>
              </w:rPr>
              <w:t>Zákon č. 18/2012 Sb., kterým se mění některé zákony v souvislosti s přijetím zákona o Celní správě České republiky</w:t>
            </w:r>
          </w:p>
        </w:tc>
        <w:tc>
          <w:tcPr>
            <w:tcW w:w="1548" w:type="dxa"/>
          </w:tcPr>
          <w:p w14:paraId="72579330" w14:textId="77777777" w:rsidR="00FD615F" w:rsidRDefault="00FD615F" w:rsidP="00295EA3">
            <w:pPr>
              <w:rPr>
                <w:sz w:val="18"/>
                <w:szCs w:val="18"/>
              </w:rPr>
            </w:pPr>
            <w:r>
              <w:rPr>
                <w:sz w:val="18"/>
                <w:szCs w:val="18"/>
              </w:rPr>
              <w:t>1. ledna 2013</w:t>
            </w:r>
          </w:p>
        </w:tc>
      </w:tr>
      <w:tr w:rsidR="00FD615F" w14:paraId="7B54EC85" w14:textId="77777777" w:rsidTr="00EB2A13">
        <w:trPr>
          <w:trHeight w:val="196"/>
        </w:trPr>
        <w:tc>
          <w:tcPr>
            <w:tcW w:w="540" w:type="dxa"/>
          </w:tcPr>
          <w:p w14:paraId="0E97AE30" w14:textId="77777777" w:rsidR="00FD615F" w:rsidRDefault="00FD615F" w:rsidP="00295EA3">
            <w:pPr>
              <w:numPr>
                <w:ilvl w:val="0"/>
                <w:numId w:val="5"/>
              </w:numPr>
              <w:ind w:left="0" w:firstLine="0"/>
              <w:rPr>
                <w:sz w:val="18"/>
              </w:rPr>
            </w:pPr>
          </w:p>
        </w:tc>
        <w:tc>
          <w:tcPr>
            <w:tcW w:w="900" w:type="dxa"/>
          </w:tcPr>
          <w:p w14:paraId="6C022970" w14:textId="77777777" w:rsidR="00FD615F" w:rsidRDefault="00FD615F" w:rsidP="00295EA3">
            <w:pPr>
              <w:rPr>
                <w:sz w:val="18"/>
              </w:rPr>
            </w:pPr>
            <w:r w:rsidRPr="00F653D2">
              <w:rPr>
                <w:sz w:val="18"/>
              </w:rPr>
              <w:t>502/2012</w:t>
            </w:r>
          </w:p>
        </w:tc>
        <w:tc>
          <w:tcPr>
            <w:tcW w:w="12852" w:type="dxa"/>
          </w:tcPr>
          <w:p w14:paraId="29FC9F9E" w14:textId="77777777" w:rsidR="00FD615F" w:rsidRDefault="00FD615F" w:rsidP="00295EA3">
            <w:pPr>
              <w:rPr>
                <w:sz w:val="18"/>
                <w:szCs w:val="18"/>
              </w:rPr>
            </w:pPr>
            <w:r w:rsidRPr="008837C2">
              <w:rPr>
                <w:sz w:val="18"/>
                <w:szCs w:val="18"/>
              </w:rPr>
              <w:t>Zákon</w:t>
            </w:r>
            <w:r>
              <w:rPr>
                <w:sz w:val="18"/>
                <w:szCs w:val="18"/>
              </w:rPr>
              <w:t xml:space="preserve"> č. 502/2012</w:t>
            </w:r>
            <w:r w:rsidRPr="008837C2">
              <w:rPr>
                <w:sz w:val="18"/>
                <w:szCs w:val="18"/>
              </w:rPr>
              <w:t>, kterým se mění zákon č. 235/2004 Sb., o dani z přidané hodnoty, ve znění pozdějších předpisů, a další související zákony</w:t>
            </w:r>
          </w:p>
        </w:tc>
        <w:tc>
          <w:tcPr>
            <w:tcW w:w="1548" w:type="dxa"/>
          </w:tcPr>
          <w:p w14:paraId="5B843E3F" w14:textId="77777777" w:rsidR="00FD615F" w:rsidRDefault="00FD615F" w:rsidP="00295EA3">
            <w:pPr>
              <w:rPr>
                <w:sz w:val="18"/>
                <w:szCs w:val="18"/>
              </w:rPr>
            </w:pPr>
            <w:r w:rsidRPr="006F6FB1">
              <w:rPr>
                <w:sz w:val="18"/>
              </w:rPr>
              <w:t xml:space="preserve">1. ledna </w:t>
            </w:r>
            <w:r>
              <w:rPr>
                <w:sz w:val="18"/>
              </w:rPr>
              <w:t>2013</w:t>
            </w:r>
          </w:p>
        </w:tc>
      </w:tr>
      <w:tr w:rsidR="006F6FB1" w14:paraId="784B7895" w14:textId="77777777" w:rsidTr="00EB2A13">
        <w:tc>
          <w:tcPr>
            <w:tcW w:w="540" w:type="dxa"/>
          </w:tcPr>
          <w:p w14:paraId="0E617FC2" w14:textId="77777777" w:rsidR="006F6FB1" w:rsidRDefault="006F6FB1">
            <w:pPr>
              <w:numPr>
                <w:ilvl w:val="0"/>
                <w:numId w:val="5"/>
              </w:numPr>
              <w:ind w:left="0" w:firstLine="0"/>
              <w:rPr>
                <w:sz w:val="18"/>
              </w:rPr>
            </w:pPr>
          </w:p>
        </w:tc>
        <w:tc>
          <w:tcPr>
            <w:tcW w:w="900" w:type="dxa"/>
          </w:tcPr>
          <w:p w14:paraId="4D6EEEF2" w14:textId="77777777" w:rsidR="006F6FB1" w:rsidRPr="006F6FB1" w:rsidRDefault="006F6FB1" w:rsidP="006F6FB1">
            <w:pPr>
              <w:rPr>
                <w:sz w:val="18"/>
              </w:rPr>
            </w:pPr>
            <w:r w:rsidRPr="006F6FB1">
              <w:rPr>
                <w:sz w:val="18"/>
              </w:rPr>
              <w:t>344/2013</w:t>
            </w:r>
          </w:p>
        </w:tc>
        <w:tc>
          <w:tcPr>
            <w:tcW w:w="12852" w:type="dxa"/>
          </w:tcPr>
          <w:p w14:paraId="33D19FF8" w14:textId="77777777" w:rsidR="006F6FB1" w:rsidRPr="006F6FB1" w:rsidRDefault="006F6FB1" w:rsidP="006F6FB1">
            <w:pPr>
              <w:rPr>
                <w:sz w:val="18"/>
              </w:rPr>
            </w:pPr>
            <w:r w:rsidRPr="006F6FB1">
              <w:rPr>
                <w:sz w:val="18"/>
              </w:rPr>
              <w:t>Zákonné opatření Senátu č. 344/2013 Sb., o změně daňových zákonů v souvislosti s rekodifikací soukromého práva a o změně některých zákonů</w:t>
            </w:r>
          </w:p>
        </w:tc>
        <w:tc>
          <w:tcPr>
            <w:tcW w:w="1548" w:type="dxa"/>
          </w:tcPr>
          <w:p w14:paraId="0BF2AFB5" w14:textId="77777777" w:rsidR="006F6FB1" w:rsidRPr="006F6FB1" w:rsidRDefault="006F6FB1" w:rsidP="006F6FB1">
            <w:pPr>
              <w:rPr>
                <w:sz w:val="18"/>
              </w:rPr>
            </w:pPr>
            <w:r w:rsidRPr="006F6FB1">
              <w:rPr>
                <w:sz w:val="18"/>
              </w:rPr>
              <w:t>1. ledna 2014</w:t>
            </w:r>
          </w:p>
        </w:tc>
      </w:tr>
      <w:tr w:rsidR="00FD615F" w14:paraId="4F62A1CC" w14:textId="77777777" w:rsidTr="00EB2A13">
        <w:trPr>
          <w:trHeight w:val="196"/>
        </w:trPr>
        <w:tc>
          <w:tcPr>
            <w:tcW w:w="540" w:type="dxa"/>
          </w:tcPr>
          <w:p w14:paraId="6ED19A7F" w14:textId="77777777" w:rsidR="00FD615F" w:rsidRDefault="00FD615F" w:rsidP="00295EA3">
            <w:pPr>
              <w:numPr>
                <w:ilvl w:val="0"/>
                <w:numId w:val="5"/>
              </w:numPr>
              <w:ind w:left="0" w:firstLine="0"/>
              <w:rPr>
                <w:sz w:val="18"/>
              </w:rPr>
            </w:pPr>
          </w:p>
        </w:tc>
        <w:tc>
          <w:tcPr>
            <w:tcW w:w="900" w:type="dxa"/>
          </w:tcPr>
          <w:p w14:paraId="7A20E2F5" w14:textId="77777777" w:rsidR="00FD615F" w:rsidRDefault="00FD615F" w:rsidP="00295EA3">
            <w:pPr>
              <w:rPr>
                <w:sz w:val="18"/>
              </w:rPr>
            </w:pPr>
            <w:r w:rsidRPr="00F653D2">
              <w:rPr>
                <w:sz w:val="18"/>
              </w:rPr>
              <w:t>196/2014</w:t>
            </w:r>
          </w:p>
        </w:tc>
        <w:tc>
          <w:tcPr>
            <w:tcW w:w="12852" w:type="dxa"/>
          </w:tcPr>
          <w:p w14:paraId="5AAFD5B3" w14:textId="77777777" w:rsidR="00FD615F" w:rsidRDefault="00FD615F" w:rsidP="00295EA3">
            <w:pPr>
              <w:rPr>
                <w:sz w:val="18"/>
                <w:szCs w:val="18"/>
              </w:rPr>
            </w:pPr>
            <w:r>
              <w:rPr>
                <w:sz w:val="18"/>
                <w:szCs w:val="18"/>
              </w:rPr>
              <w:t>Zákon č. 196/2014 Sb., kterým se mění zákon č. 235/2004, o dani z přidané hodnoty, ve znění pozdějších předpisů</w:t>
            </w:r>
          </w:p>
        </w:tc>
        <w:tc>
          <w:tcPr>
            <w:tcW w:w="1548" w:type="dxa"/>
          </w:tcPr>
          <w:p w14:paraId="26A6283E" w14:textId="77777777" w:rsidR="00FD615F" w:rsidRDefault="00FD615F" w:rsidP="00295EA3">
            <w:pPr>
              <w:rPr>
                <w:sz w:val="18"/>
                <w:szCs w:val="18"/>
              </w:rPr>
            </w:pPr>
            <w:r>
              <w:rPr>
                <w:sz w:val="18"/>
                <w:szCs w:val="18"/>
              </w:rPr>
              <w:t>1. září 2012</w:t>
            </w:r>
          </w:p>
        </w:tc>
      </w:tr>
      <w:tr w:rsidR="00FD615F" w14:paraId="5D9F549F" w14:textId="77777777" w:rsidTr="00EB2A13">
        <w:trPr>
          <w:trHeight w:val="293"/>
        </w:trPr>
        <w:tc>
          <w:tcPr>
            <w:tcW w:w="540" w:type="dxa"/>
          </w:tcPr>
          <w:p w14:paraId="7F1441F8" w14:textId="77777777" w:rsidR="00FD615F" w:rsidRDefault="00FD615F" w:rsidP="00295EA3">
            <w:pPr>
              <w:numPr>
                <w:ilvl w:val="0"/>
                <w:numId w:val="5"/>
              </w:numPr>
              <w:ind w:left="0" w:firstLine="0"/>
              <w:rPr>
                <w:sz w:val="18"/>
              </w:rPr>
            </w:pPr>
          </w:p>
        </w:tc>
        <w:tc>
          <w:tcPr>
            <w:tcW w:w="900" w:type="dxa"/>
          </w:tcPr>
          <w:p w14:paraId="4733B5D6" w14:textId="77777777" w:rsidR="00FD615F" w:rsidRDefault="00FD615F" w:rsidP="00295EA3">
            <w:pPr>
              <w:rPr>
                <w:sz w:val="18"/>
              </w:rPr>
            </w:pPr>
            <w:r w:rsidRPr="00F653D2">
              <w:rPr>
                <w:sz w:val="18"/>
              </w:rPr>
              <w:t>243/2016</w:t>
            </w:r>
          </w:p>
        </w:tc>
        <w:tc>
          <w:tcPr>
            <w:tcW w:w="12852" w:type="dxa"/>
          </w:tcPr>
          <w:p w14:paraId="25D3BE91" w14:textId="77777777" w:rsidR="00FD615F" w:rsidRDefault="00FD615F" w:rsidP="00295EA3">
            <w:pPr>
              <w:rPr>
                <w:sz w:val="18"/>
                <w:szCs w:val="18"/>
              </w:rPr>
            </w:pPr>
            <w:r w:rsidRPr="00B4241E">
              <w:rPr>
                <w:sz w:val="18"/>
                <w:szCs w:val="18"/>
              </w:rPr>
              <w:t>Zákon</w:t>
            </w:r>
            <w:r>
              <w:rPr>
                <w:sz w:val="18"/>
                <w:szCs w:val="18"/>
              </w:rPr>
              <w:t xml:space="preserve"> č. 243 Sb.</w:t>
            </w:r>
            <w:r w:rsidRPr="00B4241E">
              <w:rPr>
                <w:sz w:val="18"/>
                <w:szCs w:val="18"/>
              </w:rPr>
              <w:t>, kterým se mění některé zákony v souvislosti s přijetím celního zákona</w:t>
            </w:r>
          </w:p>
        </w:tc>
        <w:tc>
          <w:tcPr>
            <w:tcW w:w="1548" w:type="dxa"/>
          </w:tcPr>
          <w:p w14:paraId="474282C3" w14:textId="77777777" w:rsidR="00FD615F" w:rsidRDefault="00FD615F" w:rsidP="00295EA3">
            <w:pPr>
              <w:rPr>
                <w:sz w:val="18"/>
                <w:szCs w:val="18"/>
              </w:rPr>
            </w:pPr>
            <w:r>
              <w:rPr>
                <w:sz w:val="18"/>
              </w:rPr>
              <w:t>29</w:t>
            </w:r>
            <w:r w:rsidRPr="00F940BD">
              <w:rPr>
                <w:sz w:val="18"/>
              </w:rPr>
              <w:t>. července 201</w:t>
            </w:r>
            <w:r>
              <w:rPr>
                <w:sz w:val="18"/>
              </w:rPr>
              <w:t>6</w:t>
            </w:r>
          </w:p>
        </w:tc>
      </w:tr>
      <w:tr w:rsidR="006F6FB1" w14:paraId="61F3BE34" w14:textId="77777777" w:rsidTr="00EB2A13">
        <w:trPr>
          <w:trHeight w:val="196"/>
        </w:trPr>
        <w:tc>
          <w:tcPr>
            <w:tcW w:w="540" w:type="dxa"/>
          </w:tcPr>
          <w:p w14:paraId="025DF76D" w14:textId="77777777" w:rsidR="006F6FB1" w:rsidRDefault="006F6FB1">
            <w:pPr>
              <w:numPr>
                <w:ilvl w:val="0"/>
                <w:numId w:val="5"/>
              </w:numPr>
              <w:ind w:left="0" w:firstLine="0"/>
              <w:rPr>
                <w:sz w:val="18"/>
              </w:rPr>
            </w:pPr>
          </w:p>
        </w:tc>
        <w:tc>
          <w:tcPr>
            <w:tcW w:w="900" w:type="dxa"/>
          </w:tcPr>
          <w:p w14:paraId="69E9B77C" w14:textId="77777777" w:rsidR="006F6FB1" w:rsidRPr="00F940BD" w:rsidRDefault="006F6FB1" w:rsidP="00A10390">
            <w:pPr>
              <w:rPr>
                <w:sz w:val="18"/>
              </w:rPr>
            </w:pPr>
            <w:r w:rsidRPr="00F940BD">
              <w:rPr>
                <w:sz w:val="18"/>
              </w:rPr>
              <w:t>170/2017</w:t>
            </w:r>
          </w:p>
        </w:tc>
        <w:tc>
          <w:tcPr>
            <w:tcW w:w="12852" w:type="dxa"/>
          </w:tcPr>
          <w:p w14:paraId="4630F44E" w14:textId="77777777" w:rsidR="006F6FB1" w:rsidRPr="00F940BD" w:rsidRDefault="006F6FB1" w:rsidP="00A10390">
            <w:pPr>
              <w:rPr>
                <w:sz w:val="18"/>
              </w:rPr>
            </w:pPr>
            <w:r w:rsidRPr="00F940BD">
              <w:rPr>
                <w:sz w:val="18"/>
              </w:rPr>
              <w:t>Zákon č. 170/2017 Sb., kterým se mění některé zákony v oblasti daní</w:t>
            </w:r>
          </w:p>
        </w:tc>
        <w:tc>
          <w:tcPr>
            <w:tcW w:w="1548" w:type="dxa"/>
          </w:tcPr>
          <w:p w14:paraId="5F192029" w14:textId="77777777" w:rsidR="006F6FB1" w:rsidRPr="00F940BD" w:rsidRDefault="006F6FB1" w:rsidP="00A10390">
            <w:pPr>
              <w:rPr>
                <w:sz w:val="18"/>
              </w:rPr>
            </w:pPr>
            <w:r w:rsidRPr="00F940BD">
              <w:rPr>
                <w:sz w:val="18"/>
              </w:rPr>
              <w:t>1. července 2017</w:t>
            </w:r>
          </w:p>
        </w:tc>
      </w:tr>
      <w:tr w:rsidR="003D4E2E" w14:paraId="46023225" w14:textId="77777777" w:rsidTr="00EB2A13">
        <w:trPr>
          <w:trHeight w:val="196"/>
        </w:trPr>
        <w:tc>
          <w:tcPr>
            <w:tcW w:w="540" w:type="dxa"/>
          </w:tcPr>
          <w:p w14:paraId="24775AED" w14:textId="77777777" w:rsidR="003D4E2E" w:rsidRDefault="003D4E2E" w:rsidP="003D4E2E">
            <w:pPr>
              <w:numPr>
                <w:ilvl w:val="0"/>
                <w:numId w:val="5"/>
              </w:numPr>
              <w:ind w:left="0" w:firstLine="0"/>
              <w:rPr>
                <w:sz w:val="18"/>
              </w:rPr>
            </w:pPr>
          </w:p>
        </w:tc>
        <w:tc>
          <w:tcPr>
            <w:tcW w:w="900" w:type="dxa"/>
          </w:tcPr>
          <w:p w14:paraId="11E806A6" w14:textId="62824552" w:rsidR="003D4E2E" w:rsidRPr="00F940BD" w:rsidRDefault="003D4E2E" w:rsidP="003D4E2E">
            <w:pPr>
              <w:rPr>
                <w:sz w:val="18"/>
              </w:rPr>
            </w:pPr>
            <w:r>
              <w:rPr>
                <w:sz w:val="18"/>
              </w:rPr>
              <w:t>80/2019</w:t>
            </w:r>
          </w:p>
        </w:tc>
        <w:tc>
          <w:tcPr>
            <w:tcW w:w="12852" w:type="dxa"/>
          </w:tcPr>
          <w:p w14:paraId="0D53CBE6" w14:textId="3156A058" w:rsidR="003D4E2E" w:rsidRPr="00F940BD" w:rsidRDefault="003D4E2E" w:rsidP="003D4E2E">
            <w:pPr>
              <w:rPr>
                <w:sz w:val="18"/>
              </w:rPr>
            </w:pPr>
            <w:r>
              <w:rPr>
                <w:sz w:val="18"/>
                <w:szCs w:val="18"/>
              </w:rPr>
              <w:t xml:space="preserve">Zákon č. 80/2019 Sb., </w:t>
            </w:r>
            <w:r>
              <w:rPr>
                <w:rFonts w:ascii="StempelGaramondLTPro-Roman" w:hAnsi="StempelGaramondLTPro-Roman"/>
                <w:color w:val="000000"/>
                <w:sz w:val="18"/>
                <w:szCs w:val="18"/>
              </w:rPr>
              <w:t>kterým se m</w:t>
            </w:r>
            <w:r>
              <w:rPr>
                <w:rFonts w:ascii="StempelGaramondLTPro-Roman+01" w:hAnsi="StempelGaramondLTPro-Roman+01"/>
                <w:color w:val="000000"/>
                <w:sz w:val="18"/>
                <w:szCs w:val="18"/>
              </w:rPr>
              <w:t>ě</w:t>
            </w:r>
            <w:r>
              <w:rPr>
                <w:rFonts w:ascii="StempelGaramondLTPro-Roman" w:hAnsi="StempelGaramondLTPro-Roman"/>
                <w:color w:val="000000"/>
                <w:sz w:val="18"/>
                <w:szCs w:val="18"/>
              </w:rPr>
              <w:t>ní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zákony v oblasti daní a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dal</w:t>
            </w:r>
            <w:r>
              <w:rPr>
                <w:rFonts w:ascii="StempelGaramondLTPro-Roman+01" w:hAnsi="StempelGaramondLTPro-Roman+01"/>
                <w:color w:val="000000"/>
                <w:sz w:val="18"/>
                <w:szCs w:val="18"/>
              </w:rPr>
              <w:t>š</w:t>
            </w:r>
            <w:r>
              <w:rPr>
                <w:rFonts w:ascii="StempelGaramondLTPro-Roman" w:hAnsi="StempelGaramondLTPro-Roman"/>
                <w:color w:val="000000"/>
                <w:sz w:val="18"/>
                <w:szCs w:val="18"/>
              </w:rPr>
              <w:t>í zákony</w:t>
            </w:r>
          </w:p>
        </w:tc>
        <w:tc>
          <w:tcPr>
            <w:tcW w:w="1548" w:type="dxa"/>
          </w:tcPr>
          <w:p w14:paraId="62C1F5DE" w14:textId="635224C9" w:rsidR="003D4E2E" w:rsidRPr="00F940BD" w:rsidRDefault="003D4E2E" w:rsidP="003D4E2E">
            <w:pPr>
              <w:rPr>
                <w:sz w:val="18"/>
              </w:rPr>
            </w:pPr>
            <w:r>
              <w:rPr>
                <w:sz w:val="18"/>
                <w:szCs w:val="18"/>
              </w:rPr>
              <w:t>1. dubna 2019</w:t>
            </w:r>
          </w:p>
        </w:tc>
      </w:tr>
    </w:tbl>
    <w:p w14:paraId="5ED4ADA6" w14:textId="77777777" w:rsidR="00E24434" w:rsidRDefault="00E24434">
      <w:pPr>
        <w:rPr>
          <w:sz w:val="18"/>
        </w:rPr>
      </w:pPr>
    </w:p>
    <w:p w14:paraId="2016B490" w14:textId="77777777" w:rsidR="00E24434" w:rsidRDefault="00E24434">
      <w:pPr>
        <w:rPr>
          <w:sz w:val="18"/>
        </w:rPr>
      </w:pPr>
    </w:p>
    <w:p w14:paraId="2219CA70" w14:textId="77777777" w:rsidR="00E24434" w:rsidRDefault="00E24434">
      <w:pPr>
        <w:ind w:left="-900"/>
        <w:rPr>
          <w:b/>
          <w:bCs/>
          <w:sz w:val="18"/>
        </w:rPr>
      </w:pPr>
      <w:r>
        <w:rPr>
          <w:b/>
          <w:bCs/>
          <w:sz w:val="18"/>
        </w:rPr>
        <w:t>2. Seznam návrhů pčedpisů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24434" w14:paraId="24C778C8" w14:textId="77777777">
        <w:tc>
          <w:tcPr>
            <w:tcW w:w="546" w:type="dxa"/>
          </w:tcPr>
          <w:p w14:paraId="5277E129" w14:textId="77777777" w:rsidR="00E24434" w:rsidRDefault="00E24434">
            <w:pPr>
              <w:spacing w:before="60" w:after="60"/>
              <w:jc w:val="center"/>
              <w:rPr>
                <w:sz w:val="16"/>
              </w:rPr>
            </w:pPr>
            <w:r>
              <w:rPr>
                <w:sz w:val="16"/>
              </w:rPr>
              <w:t>Poř.č.</w:t>
            </w:r>
          </w:p>
        </w:tc>
        <w:tc>
          <w:tcPr>
            <w:tcW w:w="910" w:type="dxa"/>
          </w:tcPr>
          <w:p w14:paraId="5C05BDC1" w14:textId="77777777" w:rsidR="00E24434" w:rsidRDefault="00E24434">
            <w:pPr>
              <w:spacing w:before="60" w:after="60"/>
              <w:jc w:val="center"/>
              <w:rPr>
                <w:sz w:val="16"/>
              </w:rPr>
            </w:pPr>
            <w:r>
              <w:rPr>
                <w:sz w:val="16"/>
              </w:rPr>
              <w:t>Číslo ID</w:t>
            </w:r>
          </w:p>
        </w:tc>
        <w:tc>
          <w:tcPr>
            <w:tcW w:w="1092" w:type="dxa"/>
          </w:tcPr>
          <w:p w14:paraId="634D897A" w14:textId="77777777" w:rsidR="00E24434" w:rsidRDefault="00E24434">
            <w:pPr>
              <w:spacing w:before="60" w:after="60"/>
              <w:jc w:val="center"/>
              <w:rPr>
                <w:sz w:val="16"/>
              </w:rPr>
            </w:pPr>
            <w:r>
              <w:rPr>
                <w:sz w:val="16"/>
              </w:rPr>
              <w:t>Předkladatel</w:t>
            </w:r>
          </w:p>
        </w:tc>
        <w:tc>
          <w:tcPr>
            <w:tcW w:w="8921" w:type="dxa"/>
          </w:tcPr>
          <w:p w14:paraId="309FEA88" w14:textId="77777777" w:rsidR="00E24434" w:rsidRDefault="00E24434">
            <w:pPr>
              <w:spacing w:before="60" w:after="60"/>
              <w:jc w:val="center"/>
              <w:rPr>
                <w:sz w:val="16"/>
              </w:rPr>
            </w:pPr>
            <w:r>
              <w:rPr>
                <w:sz w:val="16"/>
              </w:rPr>
              <w:t>Název návrhu předpisu</w:t>
            </w:r>
          </w:p>
        </w:tc>
        <w:tc>
          <w:tcPr>
            <w:tcW w:w="1457" w:type="dxa"/>
          </w:tcPr>
          <w:p w14:paraId="01F53BC0" w14:textId="77777777" w:rsidR="00E24434" w:rsidRDefault="00E24434">
            <w:pPr>
              <w:spacing w:before="60" w:after="60"/>
              <w:jc w:val="center"/>
              <w:rPr>
                <w:sz w:val="16"/>
              </w:rPr>
            </w:pPr>
            <w:r>
              <w:rPr>
                <w:sz w:val="16"/>
              </w:rPr>
              <w:t>Předpokládané datum zahájení přípravy / stav přípravy</w:t>
            </w:r>
          </w:p>
        </w:tc>
        <w:tc>
          <w:tcPr>
            <w:tcW w:w="1457" w:type="dxa"/>
          </w:tcPr>
          <w:p w14:paraId="3801EE25" w14:textId="77777777" w:rsidR="00E24434" w:rsidRDefault="00E24434">
            <w:pPr>
              <w:spacing w:before="60" w:after="60"/>
              <w:jc w:val="center"/>
              <w:rPr>
                <w:sz w:val="16"/>
              </w:rPr>
            </w:pPr>
            <w:r>
              <w:rPr>
                <w:sz w:val="16"/>
              </w:rPr>
              <w:t xml:space="preserve">Předpokládané datum předložení vládě </w:t>
            </w:r>
          </w:p>
        </w:tc>
        <w:tc>
          <w:tcPr>
            <w:tcW w:w="1457" w:type="dxa"/>
          </w:tcPr>
          <w:p w14:paraId="3D19E087" w14:textId="77777777" w:rsidR="00E24434" w:rsidRDefault="00E24434">
            <w:pPr>
              <w:spacing w:before="60" w:after="60"/>
              <w:jc w:val="center"/>
              <w:rPr>
                <w:sz w:val="16"/>
              </w:rPr>
            </w:pPr>
            <w:r>
              <w:rPr>
                <w:sz w:val="16"/>
              </w:rPr>
              <w:t>Předpokládané datum nabytí účinnosti</w:t>
            </w:r>
          </w:p>
        </w:tc>
      </w:tr>
      <w:tr w:rsidR="00EB2A13" w14:paraId="3F203E02" w14:textId="77777777">
        <w:tc>
          <w:tcPr>
            <w:tcW w:w="546" w:type="dxa"/>
          </w:tcPr>
          <w:p w14:paraId="13714D0D" w14:textId="77777777" w:rsidR="00EB2A13" w:rsidRDefault="00EB2A13" w:rsidP="00EB2A13">
            <w:pPr>
              <w:numPr>
                <w:ilvl w:val="0"/>
                <w:numId w:val="4"/>
              </w:numPr>
              <w:ind w:left="0" w:firstLine="0"/>
              <w:rPr>
                <w:sz w:val="18"/>
              </w:rPr>
            </w:pPr>
          </w:p>
        </w:tc>
        <w:tc>
          <w:tcPr>
            <w:tcW w:w="910" w:type="dxa"/>
          </w:tcPr>
          <w:p w14:paraId="7CA5AEA1" w14:textId="73103125" w:rsidR="00EB2A13" w:rsidRDefault="00EB2A13" w:rsidP="00EB2A13">
            <w:pPr>
              <w:rPr>
                <w:sz w:val="18"/>
              </w:rPr>
            </w:pPr>
            <w:r w:rsidRPr="00636E4B">
              <w:rPr>
                <w:sz w:val="18"/>
                <w:szCs w:val="18"/>
              </w:rPr>
              <w:t>10164</w:t>
            </w:r>
          </w:p>
        </w:tc>
        <w:tc>
          <w:tcPr>
            <w:tcW w:w="1092" w:type="dxa"/>
          </w:tcPr>
          <w:p w14:paraId="7B295E8E" w14:textId="4F3A4AEE" w:rsidR="00EB2A13" w:rsidRDefault="00EB2A13" w:rsidP="00EB2A13">
            <w:pPr>
              <w:rPr>
                <w:sz w:val="18"/>
              </w:rPr>
            </w:pPr>
            <w:r w:rsidRPr="00636E4B">
              <w:rPr>
                <w:sz w:val="18"/>
                <w:szCs w:val="18"/>
              </w:rPr>
              <w:t>MF</w:t>
            </w:r>
          </w:p>
        </w:tc>
        <w:tc>
          <w:tcPr>
            <w:tcW w:w="8921" w:type="dxa"/>
          </w:tcPr>
          <w:p w14:paraId="7D1D6864" w14:textId="0A597B49" w:rsidR="00EB2A13" w:rsidRDefault="00EB2A13" w:rsidP="00EB2A13">
            <w:pPr>
              <w:rPr>
                <w:sz w:val="18"/>
              </w:rPr>
            </w:pPr>
            <w:r w:rsidRPr="00636E4B">
              <w:rPr>
                <w:sz w:val="18"/>
                <w:szCs w:val="18"/>
              </w:rPr>
              <w:t>Návrh zákona, kterým se mění zákon č. 235/2004 Sb., o dani z přidané hodnoty, ve znění pozdějších předpisů</w:t>
            </w:r>
          </w:p>
        </w:tc>
        <w:tc>
          <w:tcPr>
            <w:tcW w:w="1457" w:type="dxa"/>
          </w:tcPr>
          <w:p w14:paraId="6C3AB970" w14:textId="25DB456F" w:rsidR="00EB2A13" w:rsidRDefault="00EB2A13" w:rsidP="00EB2A13">
            <w:pPr>
              <w:jc w:val="center"/>
              <w:rPr>
                <w:sz w:val="18"/>
              </w:rPr>
            </w:pPr>
            <w:r>
              <w:rPr>
                <w:sz w:val="18"/>
                <w:szCs w:val="18"/>
              </w:rPr>
              <w:t>zahájena příprava</w:t>
            </w:r>
          </w:p>
        </w:tc>
        <w:tc>
          <w:tcPr>
            <w:tcW w:w="1457" w:type="dxa"/>
          </w:tcPr>
          <w:p w14:paraId="23E8FA4C" w14:textId="680389B7" w:rsidR="00EB2A13" w:rsidRDefault="00EB2A13" w:rsidP="00EB2A13">
            <w:pPr>
              <w:rPr>
                <w:sz w:val="18"/>
              </w:rPr>
            </w:pPr>
            <w:r>
              <w:rPr>
                <w:sz w:val="18"/>
                <w:szCs w:val="18"/>
              </w:rPr>
              <w:t>únor 2024</w:t>
            </w:r>
          </w:p>
        </w:tc>
        <w:tc>
          <w:tcPr>
            <w:tcW w:w="1457" w:type="dxa"/>
          </w:tcPr>
          <w:p w14:paraId="3BD6EBC8" w14:textId="6AC71BE0" w:rsidR="00EB2A13" w:rsidRDefault="00EB2A13" w:rsidP="00EB2A13">
            <w:pPr>
              <w:rPr>
                <w:sz w:val="18"/>
              </w:rPr>
            </w:pPr>
            <w:r>
              <w:rPr>
                <w:sz w:val="18"/>
                <w:szCs w:val="18"/>
              </w:rPr>
              <w:t>1. ledna 2025</w:t>
            </w:r>
          </w:p>
        </w:tc>
      </w:tr>
    </w:tbl>
    <w:p w14:paraId="52F7B136" w14:textId="77777777" w:rsidR="00E24434" w:rsidRDefault="00E24434">
      <w:pPr>
        <w:rPr>
          <w:sz w:val="18"/>
        </w:rPr>
      </w:pPr>
    </w:p>
    <w:p w14:paraId="03564055" w14:textId="77777777" w:rsidR="00E24434" w:rsidRDefault="00E24434">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24434" w14:paraId="108AB0F5" w14:textId="77777777">
        <w:tc>
          <w:tcPr>
            <w:tcW w:w="540" w:type="dxa"/>
          </w:tcPr>
          <w:p w14:paraId="1EEEBCF2" w14:textId="77777777" w:rsidR="00E24434" w:rsidRDefault="00E24434">
            <w:pPr>
              <w:jc w:val="center"/>
              <w:rPr>
                <w:sz w:val="16"/>
              </w:rPr>
            </w:pPr>
            <w:r>
              <w:rPr>
                <w:sz w:val="16"/>
              </w:rPr>
              <w:t>Poř.č.</w:t>
            </w:r>
          </w:p>
        </w:tc>
        <w:tc>
          <w:tcPr>
            <w:tcW w:w="15300" w:type="dxa"/>
          </w:tcPr>
          <w:p w14:paraId="47D34F01" w14:textId="77777777" w:rsidR="00E24434" w:rsidRDefault="00E24434">
            <w:pPr>
              <w:jc w:val="center"/>
              <w:rPr>
                <w:sz w:val="16"/>
              </w:rPr>
            </w:pPr>
            <w:r>
              <w:rPr>
                <w:sz w:val="16"/>
              </w:rPr>
              <w:t>Text poznámky</w:t>
            </w:r>
          </w:p>
        </w:tc>
      </w:tr>
      <w:tr w:rsidR="00E24434" w14:paraId="45CDF588" w14:textId="77777777">
        <w:tc>
          <w:tcPr>
            <w:tcW w:w="540" w:type="dxa"/>
          </w:tcPr>
          <w:p w14:paraId="33B36771" w14:textId="77777777" w:rsidR="00E24434" w:rsidRDefault="00553A79">
            <w:pPr>
              <w:jc w:val="center"/>
              <w:rPr>
                <w:sz w:val="18"/>
              </w:rPr>
            </w:pPr>
            <w:r>
              <w:rPr>
                <w:sz w:val="18"/>
              </w:rPr>
              <w:t>1</w:t>
            </w:r>
          </w:p>
        </w:tc>
        <w:tc>
          <w:tcPr>
            <w:tcW w:w="15300" w:type="dxa"/>
          </w:tcPr>
          <w:p w14:paraId="04943BFC" w14:textId="77777777" w:rsidR="00E24434" w:rsidRDefault="000E4BA4" w:rsidP="000E4BA4">
            <w:pPr>
              <w:jc w:val="both"/>
              <w:rPr>
                <w:sz w:val="18"/>
              </w:rPr>
            </w:pPr>
            <w:r>
              <w:rPr>
                <w:sz w:val="18"/>
              </w:rPr>
              <w:t xml:space="preserve">Přímo použitelným předpisem Evropské unie je </w:t>
            </w:r>
            <w:r w:rsidRPr="000E4BA4">
              <w:rPr>
                <w:sz w:val="18"/>
              </w:rPr>
              <w:t>Nařízení Rady (ES) č. 1186/2009 ze dne 16. listopadu 2009 o systému Společenství pro osvobození od cla.</w:t>
            </w:r>
          </w:p>
        </w:tc>
      </w:tr>
    </w:tbl>
    <w:p w14:paraId="09514B16" w14:textId="77777777" w:rsidR="00E24434" w:rsidRDefault="00E24434">
      <w:pPr>
        <w:pStyle w:val="Zpat"/>
        <w:tabs>
          <w:tab w:val="clear" w:pos="4536"/>
          <w:tab w:val="clear" w:pos="9072"/>
        </w:tabs>
      </w:pPr>
    </w:p>
    <w:sectPr w:rsidR="00E2443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3F43" w14:textId="77777777" w:rsidR="009518DF" w:rsidRDefault="009518DF">
      <w:r>
        <w:separator/>
      </w:r>
    </w:p>
  </w:endnote>
  <w:endnote w:type="continuationSeparator" w:id="0">
    <w:p w14:paraId="189B6E13" w14:textId="77777777" w:rsidR="009518DF" w:rsidRDefault="0095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tempelGaramondLTPro-Roman">
    <w:altName w:val="Times New Roman"/>
    <w:panose1 w:val="00000000000000000000"/>
    <w:charset w:val="00"/>
    <w:family w:val="roman"/>
    <w:notTrueType/>
    <w:pitch w:val="default"/>
    <w:sig w:usb0="00000005" w:usb1="00000000" w:usb2="00000000" w:usb3="00000000" w:csb0="00000002" w:csb1="00000000"/>
  </w:font>
  <w:font w:name="StempelGaramondLTPro-Roman+01">
    <w:altName w:val="Times New Roman"/>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507B7" w14:textId="77777777" w:rsidR="007E2DCF" w:rsidRDefault="007E2DC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7F4F2" w14:textId="7341BE49" w:rsidR="00295EA3" w:rsidRDefault="00295EA3" w:rsidP="00553A79">
    <w:pPr>
      <w:ind w:left="-900"/>
      <w:jc w:val="right"/>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32009L0132_ID_9143</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7E2DCF">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7E2DCF">
      <w:rPr>
        <w:rStyle w:val="slostrnky"/>
        <w:noProof/>
        <w:sz w:val="18"/>
      </w:rPr>
      <w:t>13</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72963" w14:textId="77777777" w:rsidR="007E2DCF" w:rsidRDefault="007E2D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2F6DD" w14:textId="77777777" w:rsidR="009518DF" w:rsidRDefault="009518DF">
      <w:r>
        <w:separator/>
      </w:r>
    </w:p>
  </w:footnote>
  <w:footnote w:type="continuationSeparator" w:id="0">
    <w:p w14:paraId="49B78C7F" w14:textId="77777777" w:rsidR="009518DF" w:rsidRDefault="0095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5474" w14:textId="77777777" w:rsidR="007E2DCF" w:rsidRDefault="007E2DC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60D6" w14:textId="63B3BBA2" w:rsidR="00295EA3" w:rsidRPr="007144CE" w:rsidRDefault="00295EA3" w:rsidP="007144CE">
    <w:pPr>
      <w:pStyle w:val="Zhlav"/>
      <w:jc w:val="right"/>
      <w:rPr>
        <w:b/>
        <w:sz w:val="20"/>
      </w:rPr>
    </w:pPr>
  </w:p>
  <w:p w14:paraId="14E6D88C" w14:textId="75FE335C" w:rsidR="00295EA3" w:rsidRDefault="007E2DCF">
    <w:pPr>
      <w:pStyle w:val="Zhlav"/>
      <w:jc w:val="center"/>
      <w:rPr>
        <w:sz w:val="20"/>
      </w:rPr>
    </w:pPr>
    <w:r>
      <w:rPr>
        <w:sz w:val="20"/>
      </w:rPr>
      <w:tab/>
    </w:r>
    <w:bookmarkStart w:id="0" w:name="_GoBack"/>
    <w:bookmarkEnd w:id="0"/>
    <w:r w:rsidR="00295EA3">
      <w:rPr>
        <w:sz w:val="20"/>
      </w:rPr>
      <w:t>Srovnávací tabulka</w:t>
    </w:r>
    <w:r w:rsidR="00295EA3">
      <w:rPr>
        <w:rStyle w:val="slostrnky"/>
        <w:snapToGrid w:val="0"/>
        <w:sz w:val="20"/>
      </w:rPr>
      <w:t xml:space="preserve"> pro posouzení implementace předpisu Evropské unie </w:t>
    </w:r>
    <w:r w:rsidR="00295EA3">
      <w:rPr>
        <w:rStyle w:val="slostrnky"/>
        <w:snapToGrid w:val="0"/>
        <w:sz w:val="16"/>
      </w:rPr>
      <w:t xml:space="preserve">                                                   </w:t>
    </w:r>
    <w:r>
      <w:rPr>
        <w:rStyle w:val="slostrnky"/>
        <w:snapToGrid w:val="0"/>
        <w:sz w:val="16"/>
      </w:rPr>
      <w:tab/>
    </w:r>
    <w:r w:rsidR="00295EA3">
      <w:rPr>
        <w:rStyle w:val="slostrnky"/>
        <w:snapToGrid w:val="0"/>
        <w:sz w:val="16"/>
      </w:rPr>
      <w:t xml:space="preserve">   </w:t>
    </w:r>
    <w:r>
      <w:rPr>
        <w:rStyle w:val="slostrnky"/>
        <w:snapToGrid w:val="0"/>
        <w:sz w:val="16"/>
      </w:rPr>
      <w:tab/>
    </w:r>
    <w:r>
      <w:rPr>
        <w:rStyle w:val="slostrnky"/>
        <w:snapToGrid w:val="0"/>
        <w:sz w:val="16"/>
      </w:rPr>
      <w:tab/>
    </w:r>
    <w:r w:rsidR="00295EA3">
      <w:rPr>
        <w:rStyle w:val="slostrnky"/>
        <w:snapToGrid w:val="0"/>
        <w:sz w:val="16"/>
      </w:rPr>
      <w:t xml:space="preserve">               </w:t>
    </w:r>
    <w:r w:rsidRPr="00AC7D24">
      <w:rPr>
        <w:rStyle w:val="slostrnky"/>
        <w:b/>
        <w:snapToGrid w:val="0"/>
        <w:sz w:val="16"/>
      </w:rPr>
      <w:t xml:space="preserve">VII   - </w:t>
    </w:r>
    <w:r>
      <w:rPr>
        <w:rStyle w:val="slostrnky"/>
        <w:b/>
        <w:snapToGrid w:val="0"/>
        <w:sz w:val="16"/>
      </w:rPr>
      <w:t>5</w:t>
    </w:r>
    <w:r w:rsidRPr="00AC7D24">
      <w:rPr>
        <w:rStyle w:val="slostrnky"/>
        <w:b/>
        <w:snapToGrid w:val="0"/>
        <w:sz w:val="16"/>
      </w:rPr>
      <w:t>. část</w:t>
    </w:r>
    <w:r>
      <w:rPr>
        <w:rStyle w:val="slostrnky"/>
        <w:snapToGrid w:val="0"/>
        <w:sz w:val="16"/>
      </w:rPr>
      <w:t xml:space="preserve">               </w:t>
    </w:r>
    <w:r w:rsidR="00295EA3">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011C" w14:textId="77777777" w:rsidR="007E2DCF" w:rsidRDefault="007E2DC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A7D8AA92">
      <w:start w:val="1"/>
      <w:numFmt w:val="decimal"/>
      <w:lvlText w:val="%1."/>
      <w:lvlJc w:val="left"/>
      <w:pPr>
        <w:tabs>
          <w:tab w:val="num" w:pos="720"/>
        </w:tabs>
        <w:ind w:left="720" w:hanging="360"/>
      </w:pPr>
      <w:rPr>
        <w:rFonts w:hint="default"/>
      </w:rPr>
    </w:lvl>
    <w:lvl w:ilvl="1" w:tplc="471E95A2" w:tentative="1">
      <w:start w:val="1"/>
      <w:numFmt w:val="lowerLetter"/>
      <w:lvlText w:val="%2."/>
      <w:lvlJc w:val="left"/>
      <w:pPr>
        <w:tabs>
          <w:tab w:val="num" w:pos="1440"/>
        </w:tabs>
        <w:ind w:left="1440" w:hanging="360"/>
      </w:pPr>
    </w:lvl>
    <w:lvl w:ilvl="2" w:tplc="DA90504A" w:tentative="1">
      <w:start w:val="1"/>
      <w:numFmt w:val="lowerRoman"/>
      <w:lvlText w:val="%3."/>
      <w:lvlJc w:val="right"/>
      <w:pPr>
        <w:tabs>
          <w:tab w:val="num" w:pos="2160"/>
        </w:tabs>
        <w:ind w:left="2160" w:hanging="180"/>
      </w:pPr>
    </w:lvl>
    <w:lvl w:ilvl="3" w:tplc="9304823E" w:tentative="1">
      <w:start w:val="1"/>
      <w:numFmt w:val="decimal"/>
      <w:lvlText w:val="%4."/>
      <w:lvlJc w:val="left"/>
      <w:pPr>
        <w:tabs>
          <w:tab w:val="num" w:pos="2880"/>
        </w:tabs>
        <w:ind w:left="2880" w:hanging="360"/>
      </w:pPr>
    </w:lvl>
    <w:lvl w:ilvl="4" w:tplc="01B6E842" w:tentative="1">
      <w:start w:val="1"/>
      <w:numFmt w:val="lowerLetter"/>
      <w:lvlText w:val="%5."/>
      <w:lvlJc w:val="left"/>
      <w:pPr>
        <w:tabs>
          <w:tab w:val="num" w:pos="3600"/>
        </w:tabs>
        <w:ind w:left="3600" w:hanging="360"/>
      </w:pPr>
    </w:lvl>
    <w:lvl w:ilvl="5" w:tplc="BD9A5D86" w:tentative="1">
      <w:start w:val="1"/>
      <w:numFmt w:val="lowerRoman"/>
      <w:lvlText w:val="%6."/>
      <w:lvlJc w:val="right"/>
      <w:pPr>
        <w:tabs>
          <w:tab w:val="num" w:pos="4320"/>
        </w:tabs>
        <w:ind w:left="4320" w:hanging="180"/>
      </w:pPr>
    </w:lvl>
    <w:lvl w:ilvl="6" w:tplc="4B929108" w:tentative="1">
      <w:start w:val="1"/>
      <w:numFmt w:val="decimal"/>
      <w:lvlText w:val="%7."/>
      <w:lvlJc w:val="left"/>
      <w:pPr>
        <w:tabs>
          <w:tab w:val="num" w:pos="5040"/>
        </w:tabs>
        <w:ind w:left="5040" w:hanging="360"/>
      </w:pPr>
    </w:lvl>
    <w:lvl w:ilvl="7" w:tplc="428A1C40" w:tentative="1">
      <w:start w:val="1"/>
      <w:numFmt w:val="lowerLetter"/>
      <w:lvlText w:val="%8."/>
      <w:lvlJc w:val="left"/>
      <w:pPr>
        <w:tabs>
          <w:tab w:val="num" w:pos="5760"/>
        </w:tabs>
        <w:ind w:left="5760" w:hanging="360"/>
      </w:pPr>
    </w:lvl>
    <w:lvl w:ilvl="8" w:tplc="1988CE1C"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E26123"/>
    <w:multiLevelType w:val="hybridMultilevel"/>
    <w:tmpl w:val="B7FE0384"/>
    <w:lvl w:ilvl="0" w:tplc="982E864E">
      <w:start w:val="1"/>
      <w:numFmt w:val="decimal"/>
      <w:lvlText w:val="%1."/>
      <w:lvlJc w:val="left"/>
      <w:pPr>
        <w:tabs>
          <w:tab w:val="num" w:pos="720"/>
        </w:tabs>
        <w:ind w:left="720" w:hanging="360"/>
      </w:pPr>
      <w:rPr>
        <w:rFonts w:hint="default"/>
      </w:rPr>
    </w:lvl>
    <w:lvl w:ilvl="1" w:tplc="D60AEE9E" w:tentative="1">
      <w:start w:val="1"/>
      <w:numFmt w:val="lowerLetter"/>
      <w:lvlText w:val="%2."/>
      <w:lvlJc w:val="left"/>
      <w:pPr>
        <w:tabs>
          <w:tab w:val="num" w:pos="1440"/>
        </w:tabs>
        <w:ind w:left="1440" w:hanging="360"/>
      </w:pPr>
    </w:lvl>
    <w:lvl w:ilvl="2" w:tplc="E2E05BA4" w:tentative="1">
      <w:start w:val="1"/>
      <w:numFmt w:val="lowerRoman"/>
      <w:lvlText w:val="%3."/>
      <w:lvlJc w:val="right"/>
      <w:pPr>
        <w:tabs>
          <w:tab w:val="num" w:pos="2160"/>
        </w:tabs>
        <w:ind w:left="2160" w:hanging="180"/>
      </w:pPr>
    </w:lvl>
    <w:lvl w:ilvl="3" w:tplc="0F68518C" w:tentative="1">
      <w:start w:val="1"/>
      <w:numFmt w:val="decimal"/>
      <w:lvlText w:val="%4."/>
      <w:lvlJc w:val="left"/>
      <w:pPr>
        <w:tabs>
          <w:tab w:val="num" w:pos="2880"/>
        </w:tabs>
        <w:ind w:left="2880" w:hanging="360"/>
      </w:pPr>
    </w:lvl>
    <w:lvl w:ilvl="4" w:tplc="B87CEEF6" w:tentative="1">
      <w:start w:val="1"/>
      <w:numFmt w:val="lowerLetter"/>
      <w:lvlText w:val="%5."/>
      <w:lvlJc w:val="left"/>
      <w:pPr>
        <w:tabs>
          <w:tab w:val="num" w:pos="3600"/>
        </w:tabs>
        <w:ind w:left="3600" w:hanging="360"/>
      </w:pPr>
    </w:lvl>
    <w:lvl w:ilvl="5" w:tplc="084CC116" w:tentative="1">
      <w:start w:val="1"/>
      <w:numFmt w:val="lowerRoman"/>
      <w:lvlText w:val="%6."/>
      <w:lvlJc w:val="right"/>
      <w:pPr>
        <w:tabs>
          <w:tab w:val="num" w:pos="4320"/>
        </w:tabs>
        <w:ind w:left="4320" w:hanging="180"/>
      </w:pPr>
    </w:lvl>
    <w:lvl w:ilvl="6" w:tplc="1C1A5CC6" w:tentative="1">
      <w:start w:val="1"/>
      <w:numFmt w:val="decimal"/>
      <w:lvlText w:val="%7."/>
      <w:lvlJc w:val="left"/>
      <w:pPr>
        <w:tabs>
          <w:tab w:val="num" w:pos="5040"/>
        </w:tabs>
        <w:ind w:left="5040" w:hanging="360"/>
      </w:pPr>
    </w:lvl>
    <w:lvl w:ilvl="7" w:tplc="8FF2C174" w:tentative="1">
      <w:start w:val="1"/>
      <w:numFmt w:val="lowerLetter"/>
      <w:lvlText w:val="%8."/>
      <w:lvlJc w:val="left"/>
      <w:pPr>
        <w:tabs>
          <w:tab w:val="num" w:pos="5760"/>
        </w:tabs>
        <w:ind w:left="5760" w:hanging="360"/>
      </w:pPr>
    </w:lvl>
    <w:lvl w:ilvl="8" w:tplc="3134F5A4" w:tentative="1">
      <w:start w:val="1"/>
      <w:numFmt w:val="lowerRoman"/>
      <w:lvlText w:val="%9."/>
      <w:lvlJc w:val="right"/>
      <w:pPr>
        <w:tabs>
          <w:tab w:val="num" w:pos="6480"/>
        </w:tabs>
        <w:ind w:left="6480" w:hanging="180"/>
      </w:p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839"/>
    <w:rsid w:val="000007AC"/>
    <w:rsid w:val="00000C56"/>
    <w:rsid w:val="000338D6"/>
    <w:rsid w:val="000506BE"/>
    <w:rsid w:val="00060BA1"/>
    <w:rsid w:val="000A6490"/>
    <w:rsid w:val="000C2D9B"/>
    <w:rsid w:val="000D63C8"/>
    <w:rsid w:val="000E145F"/>
    <w:rsid w:val="000E14E3"/>
    <w:rsid w:val="000E4BA4"/>
    <w:rsid w:val="000F0EC8"/>
    <w:rsid w:val="00171DC9"/>
    <w:rsid w:val="00182F5E"/>
    <w:rsid w:val="00184A8D"/>
    <w:rsid w:val="00196EFD"/>
    <w:rsid w:val="001A4EC8"/>
    <w:rsid w:val="001C1703"/>
    <w:rsid w:val="001C7EB6"/>
    <w:rsid w:val="001D672E"/>
    <w:rsid w:val="001E267B"/>
    <w:rsid w:val="001E308B"/>
    <w:rsid w:val="001F0E70"/>
    <w:rsid w:val="002105A0"/>
    <w:rsid w:val="00224D43"/>
    <w:rsid w:val="00225A56"/>
    <w:rsid w:val="00225C78"/>
    <w:rsid w:val="00226F7A"/>
    <w:rsid w:val="00266F04"/>
    <w:rsid w:val="0029523C"/>
    <w:rsid w:val="00295EA3"/>
    <w:rsid w:val="002E0D6E"/>
    <w:rsid w:val="002E58BA"/>
    <w:rsid w:val="00303F9E"/>
    <w:rsid w:val="00304753"/>
    <w:rsid w:val="00305348"/>
    <w:rsid w:val="003169D1"/>
    <w:rsid w:val="00316BDE"/>
    <w:rsid w:val="003651F3"/>
    <w:rsid w:val="0038306B"/>
    <w:rsid w:val="003953A6"/>
    <w:rsid w:val="003B1F12"/>
    <w:rsid w:val="003D4E2E"/>
    <w:rsid w:val="003E358B"/>
    <w:rsid w:val="00461DA7"/>
    <w:rsid w:val="004738F4"/>
    <w:rsid w:val="004D115A"/>
    <w:rsid w:val="004F2314"/>
    <w:rsid w:val="00515774"/>
    <w:rsid w:val="0053177B"/>
    <w:rsid w:val="005346E2"/>
    <w:rsid w:val="00553A79"/>
    <w:rsid w:val="00566D7D"/>
    <w:rsid w:val="005A15FE"/>
    <w:rsid w:val="005A7987"/>
    <w:rsid w:val="005C57E3"/>
    <w:rsid w:val="00626405"/>
    <w:rsid w:val="00650B5B"/>
    <w:rsid w:val="00660274"/>
    <w:rsid w:val="00665ABD"/>
    <w:rsid w:val="006E6266"/>
    <w:rsid w:val="006F55F9"/>
    <w:rsid w:val="006F6FB1"/>
    <w:rsid w:val="0071252B"/>
    <w:rsid w:val="007144CE"/>
    <w:rsid w:val="00733EBA"/>
    <w:rsid w:val="007750B5"/>
    <w:rsid w:val="007945F8"/>
    <w:rsid w:val="007B2964"/>
    <w:rsid w:val="007C2386"/>
    <w:rsid w:val="007E2DCF"/>
    <w:rsid w:val="00877A32"/>
    <w:rsid w:val="008837C2"/>
    <w:rsid w:val="0088603D"/>
    <w:rsid w:val="00895518"/>
    <w:rsid w:val="008968EE"/>
    <w:rsid w:val="008A48A6"/>
    <w:rsid w:val="008D6C36"/>
    <w:rsid w:val="008F235B"/>
    <w:rsid w:val="0091491A"/>
    <w:rsid w:val="00916041"/>
    <w:rsid w:val="009213D7"/>
    <w:rsid w:val="00943EF1"/>
    <w:rsid w:val="009518DF"/>
    <w:rsid w:val="00952E77"/>
    <w:rsid w:val="0098430D"/>
    <w:rsid w:val="00996FD4"/>
    <w:rsid w:val="009E76F8"/>
    <w:rsid w:val="00A05D38"/>
    <w:rsid w:val="00A10390"/>
    <w:rsid w:val="00A17108"/>
    <w:rsid w:val="00A35698"/>
    <w:rsid w:val="00A614A5"/>
    <w:rsid w:val="00A808FF"/>
    <w:rsid w:val="00AA076F"/>
    <w:rsid w:val="00AA245D"/>
    <w:rsid w:val="00AB7404"/>
    <w:rsid w:val="00AD4CF7"/>
    <w:rsid w:val="00AF5E71"/>
    <w:rsid w:val="00B1023C"/>
    <w:rsid w:val="00B179ED"/>
    <w:rsid w:val="00B41839"/>
    <w:rsid w:val="00B4241E"/>
    <w:rsid w:val="00B47E81"/>
    <w:rsid w:val="00B71B65"/>
    <w:rsid w:val="00B768B7"/>
    <w:rsid w:val="00B91EE2"/>
    <w:rsid w:val="00B93739"/>
    <w:rsid w:val="00BB5A86"/>
    <w:rsid w:val="00BC21A3"/>
    <w:rsid w:val="00C06795"/>
    <w:rsid w:val="00C111EF"/>
    <w:rsid w:val="00C15488"/>
    <w:rsid w:val="00C273E0"/>
    <w:rsid w:val="00C3066D"/>
    <w:rsid w:val="00C5484E"/>
    <w:rsid w:val="00C6013A"/>
    <w:rsid w:val="00C6365F"/>
    <w:rsid w:val="00C77AE0"/>
    <w:rsid w:val="00CA1E02"/>
    <w:rsid w:val="00CA3A10"/>
    <w:rsid w:val="00CA6B2B"/>
    <w:rsid w:val="00CA70C3"/>
    <w:rsid w:val="00CC47B9"/>
    <w:rsid w:val="00CD765B"/>
    <w:rsid w:val="00CF17DB"/>
    <w:rsid w:val="00CF2B9B"/>
    <w:rsid w:val="00D477E1"/>
    <w:rsid w:val="00D57F4B"/>
    <w:rsid w:val="00D73A3C"/>
    <w:rsid w:val="00D84C4D"/>
    <w:rsid w:val="00D90C80"/>
    <w:rsid w:val="00D95799"/>
    <w:rsid w:val="00DA1692"/>
    <w:rsid w:val="00DB3A5F"/>
    <w:rsid w:val="00DE1C26"/>
    <w:rsid w:val="00E1078A"/>
    <w:rsid w:val="00E11FB0"/>
    <w:rsid w:val="00E16FB9"/>
    <w:rsid w:val="00E17583"/>
    <w:rsid w:val="00E24434"/>
    <w:rsid w:val="00E5760C"/>
    <w:rsid w:val="00E70583"/>
    <w:rsid w:val="00E7424D"/>
    <w:rsid w:val="00E81C5B"/>
    <w:rsid w:val="00E9487C"/>
    <w:rsid w:val="00EA17D7"/>
    <w:rsid w:val="00EA4B70"/>
    <w:rsid w:val="00EA6910"/>
    <w:rsid w:val="00EB2A13"/>
    <w:rsid w:val="00EB4262"/>
    <w:rsid w:val="00ED56FF"/>
    <w:rsid w:val="00ED6EDE"/>
    <w:rsid w:val="00EF73B1"/>
    <w:rsid w:val="00F51818"/>
    <w:rsid w:val="00F51E77"/>
    <w:rsid w:val="00F612D6"/>
    <w:rsid w:val="00F644DF"/>
    <w:rsid w:val="00F653D2"/>
    <w:rsid w:val="00F70E7C"/>
    <w:rsid w:val="00F75603"/>
    <w:rsid w:val="00F76EA7"/>
    <w:rsid w:val="00F940BD"/>
    <w:rsid w:val="00F97195"/>
    <w:rsid w:val="00FA2E03"/>
    <w:rsid w:val="00FD615F"/>
    <w:rsid w:val="00FD7C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EF82D57"/>
  <w15:docId w15:val="{8651F9B8-156C-470A-8D22-97D47AD90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uiPriority w:val="99"/>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Textbubliny">
    <w:name w:val="Balloon Text"/>
    <w:basedOn w:val="Normln"/>
    <w:link w:val="TextbublinyChar"/>
    <w:rsid w:val="00D477E1"/>
    <w:rPr>
      <w:rFonts w:ascii="Tahoma" w:hAnsi="Tahoma" w:cs="Tahoma"/>
      <w:sz w:val="16"/>
      <w:szCs w:val="16"/>
    </w:rPr>
  </w:style>
  <w:style w:type="character" w:customStyle="1" w:styleId="TextbublinyChar">
    <w:name w:val="Text bubliny Char"/>
    <w:link w:val="Textbubliny"/>
    <w:rsid w:val="00D477E1"/>
    <w:rPr>
      <w:rFonts w:ascii="Tahoma" w:hAnsi="Tahoma" w:cs="Tahoma"/>
      <w:sz w:val="16"/>
      <w:szCs w:val="16"/>
    </w:rPr>
  </w:style>
  <w:style w:type="character" w:styleId="Odkaznakoment">
    <w:name w:val="annotation reference"/>
    <w:basedOn w:val="Standardnpsmoodstavce"/>
    <w:semiHidden/>
    <w:unhideWhenUsed/>
    <w:rsid w:val="00D73A3C"/>
    <w:rPr>
      <w:sz w:val="16"/>
      <w:szCs w:val="16"/>
    </w:rPr>
  </w:style>
  <w:style w:type="paragraph" w:styleId="Textkomente">
    <w:name w:val="annotation text"/>
    <w:basedOn w:val="Normln"/>
    <w:link w:val="TextkomenteChar"/>
    <w:semiHidden/>
    <w:unhideWhenUsed/>
    <w:rsid w:val="00D73A3C"/>
    <w:rPr>
      <w:sz w:val="20"/>
      <w:szCs w:val="20"/>
    </w:rPr>
  </w:style>
  <w:style w:type="character" w:customStyle="1" w:styleId="TextkomenteChar">
    <w:name w:val="Text komentáře Char"/>
    <w:basedOn w:val="Standardnpsmoodstavce"/>
    <w:link w:val="Textkomente"/>
    <w:semiHidden/>
    <w:rsid w:val="00D73A3C"/>
  </w:style>
  <w:style w:type="paragraph" w:styleId="Pedmtkomente">
    <w:name w:val="annotation subject"/>
    <w:basedOn w:val="Textkomente"/>
    <w:next w:val="Textkomente"/>
    <w:link w:val="PedmtkomenteChar"/>
    <w:semiHidden/>
    <w:unhideWhenUsed/>
    <w:rsid w:val="00D73A3C"/>
    <w:rPr>
      <w:b/>
      <w:bCs/>
    </w:rPr>
  </w:style>
  <w:style w:type="character" w:customStyle="1" w:styleId="PedmtkomenteChar">
    <w:name w:val="Předmět komentáře Char"/>
    <w:basedOn w:val="TextkomenteChar"/>
    <w:link w:val="Pedmtkomente"/>
    <w:semiHidden/>
    <w:rsid w:val="00D73A3C"/>
    <w:rPr>
      <w:b/>
      <w:bCs/>
    </w:rPr>
  </w:style>
  <w:style w:type="paragraph" w:styleId="Odstavecseseznamem">
    <w:name w:val="List Paragraph"/>
    <w:basedOn w:val="Normln"/>
    <w:uiPriority w:val="34"/>
    <w:qFormat/>
    <w:rsid w:val="00E17583"/>
    <w:pPr>
      <w:ind w:left="720"/>
      <w:contextualSpacing/>
    </w:pPr>
  </w:style>
  <w:style w:type="character" w:customStyle="1" w:styleId="jmeno4">
    <w:name w:val="jmeno4"/>
    <w:rsid w:val="00CD765B"/>
    <w:rPr>
      <w:b/>
      <w:bCs/>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75391">
      <w:bodyDiv w:val="1"/>
      <w:marLeft w:val="0"/>
      <w:marRight w:val="0"/>
      <w:marTop w:val="0"/>
      <w:marBottom w:val="0"/>
      <w:divBdr>
        <w:top w:val="none" w:sz="0" w:space="0" w:color="auto"/>
        <w:left w:val="none" w:sz="0" w:space="0" w:color="auto"/>
        <w:bottom w:val="none" w:sz="0" w:space="0" w:color="auto"/>
        <w:right w:val="none" w:sz="0" w:space="0" w:color="auto"/>
      </w:divBdr>
    </w:div>
    <w:div w:id="1069688095">
      <w:bodyDiv w:val="1"/>
      <w:marLeft w:val="0"/>
      <w:marRight w:val="0"/>
      <w:marTop w:val="0"/>
      <w:marBottom w:val="0"/>
      <w:divBdr>
        <w:top w:val="none" w:sz="0" w:space="0" w:color="auto"/>
        <w:left w:val="none" w:sz="0" w:space="0" w:color="auto"/>
        <w:bottom w:val="none" w:sz="0" w:space="0" w:color="auto"/>
        <w:right w:val="none" w:sz="0" w:space="0" w:color="auto"/>
      </w:divBdr>
    </w:div>
    <w:div w:id="1100224451">
      <w:bodyDiv w:val="1"/>
      <w:marLeft w:val="0"/>
      <w:marRight w:val="0"/>
      <w:marTop w:val="0"/>
      <w:marBottom w:val="0"/>
      <w:divBdr>
        <w:top w:val="none" w:sz="0" w:space="0" w:color="auto"/>
        <w:left w:val="none" w:sz="0" w:space="0" w:color="auto"/>
        <w:bottom w:val="none" w:sz="0" w:space="0" w:color="auto"/>
        <w:right w:val="none" w:sz="0" w:space="0" w:color="auto"/>
      </w:divBdr>
    </w:div>
    <w:div w:id="1591088141">
      <w:bodyDiv w:val="1"/>
      <w:marLeft w:val="0"/>
      <w:marRight w:val="0"/>
      <w:marTop w:val="0"/>
      <w:marBottom w:val="0"/>
      <w:divBdr>
        <w:top w:val="none" w:sz="0" w:space="0" w:color="auto"/>
        <w:left w:val="none" w:sz="0" w:space="0" w:color="auto"/>
        <w:bottom w:val="none" w:sz="0" w:space="0" w:color="auto"/>
        <w:right w:val="none" w:sz="0" w:space="0" w:color="auto"/>
      </w:divBdr>
    </w:div>
    <w:div w:id="1611163124">
      <w:bodyDiv w:val="1"/>
      <w:marLeft w:val="0"/>
      <w:marRight w:val="0"/>
      <w:marTop w:val="0"/>
      <w:marBottom w:val="0"/>
      <w:divBdr>
        <w:top w:val="none" w:sz="0" w:space="0" w:color="auto"/>
        <w:left w:val="none" w:sz="0" w:space="0" w:color="auto"/>
        <w:bottom w:val="none" w:sz="0" w:space="0" w:color="auto"/>
        <w:right w:val="none" w:sz="0" w:space="0" w:color="auto"/>
      </w:divBdr>
    </w:div>
    <w:div w:id="16454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75C86-60AC-4DAD-A9F3-0AE8D07C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13</Pages>
  <Words>15070</Words>
  <Characters>88917</Characters>
  <Application>Microsoft Office Word</Application>
  <DocSecurity>0</DocSecurity>
  <Lines>740</Lines>
  <Paragraphs>207</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103780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3</cp:revision>
  <cp:lastPrinted>2010-01-04T14:05:00Z</cp:lastPrinted>
  <dcterms:created xsi:type="dcterms:W3CDTF">2024-02-01T09:29:00Z</dcterms:created>
  <dcterms:modified xsi:type="dcterms:W3CDTF">2024-02-01T11:18:00Z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